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20C5A" w:rsidRPr="00314539" w:rsidRDefault="00900BE3" w:rsidP="00F20C5A">
      <w:pPr>
        <w:rPr>
          <w:rFonts w:ascii="Verdana" w:hAnsi="Verdana"/>
        </w:rPr>
      </w:pPr>
      <w:r>
        <w:rPr>
          <w:rFonts w:ascii="Verdana" w:hAnsi="Verdana"/>
          <w:noProof/>
          <w:lang w:eastAsia="pt-PT"/>
        </w:rPr>
        <w:drawing>
          <wp:inline distT="0" distB="0" distL="0" distR="0">
            <wp:extent cx="5610225" cy="1390650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956" t="36951" r="12138" b="378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0C5A" w:rsidRPr="00314539" w:rsidRDefault="00F20C5A" w:rsidP="00F20C5A">
      <w:pPr>
        <w:jc w:val="center"/>
        <w:rPr>
          <w:rFonts w:ascii="Verdana" w:hAnsi="Verdana"/>
        </w:rPr>
      </w:pPr>
    </w:p>
    <w:p w:rsidR="00F20C5A" w:rsidRPr="00314539" w:rsidRDefault="00F20C5A" w:rsidP="00F20C5A">
      <w:pPr>
        <w:rPr>
          <w:rFonts w:ascii="Verdana" w:hAnsi="Verdana"/>
        </w:rPr>
      </w:pPr>
    </w:p>
    <w:p w:rsidR="00F20C5A" w:rsidRPr="00314539" w:rsidRDefault="00F20C5A" w:rsidP="00F20C5A">
      <w:pPr>
        <w:rPr>
          <w:rFonts w:ascii="Verdana" w:hAnsi="Verdana"/>
        </w:rPr>
      </w:pPr>
    </w:p>
    <w:p w:rsidR="00527E47" w:rsidRPr="004D252D" w:rsidRDefault="00527E47" w:rsidP="00F20C5A">
      <w:pPr>
        <w:jc w:val="right"/>
        <w:rPr>
          <w:sz w:val="24"/>
          <w:szCs w:val="24"/>
        </w:rPr>
      </w:pPr>
    </w:p>
    <w:p w:rsidR="00527E47" w:rsidRPr="00314539" w:rsidRDefault="00527E47" w:rsidP="00F20C5A">
      <w:pPr>
        <w:jc w:val="right"/>
        <w:rPr>
          <w:rFonts w:ascii="Verdana" w:hAnsi="Verdana"/>
          <w:sz w:val="24"/>
          <w:szCs w:val="24"/>
        </w:rPr>
      </w:pPr>
    </w:p>
    <w:p w:rsidR="004D252D" w:rsidRDefault="004D252D" w:rsidP="00F20C5A">
      <w:pPr>
        <w:jc w:val="right"/>
        <w:rPr>
          <w:sz w:val="24"/>
          <w:szCs w:val="24"/>
        </w:rPr>
      </w:pPr>
    </w:p>
    <w:p w:rsidR="004D252D" w:rsidRDefault="004D252D" w:rsidP="00F20C5A">
      <w:pPr>
        <w:jc w:val="right"/>
        <w:rPr>
          <w:sz w:val="24"/>
          <w:szCs w:val="24"/>
        </w:rPr>
      </w:pPr>
    </w:p>
    <w:p w:rsidR="004D252D" w:rsidRDefault="004D252D" w:rsidP="00F20C5A">
      <w:pPr>
        <w:jc w:val="right"/>
        <w:rPr>
          <w:b/>
          <w:sz w:val="24"/>
          <w:szCs w:val="24"/>
        </w:rPr>
      </w:pPr>
    </w:p>
    <w:p w:rsidR="004D252D" w:rsidRDefault="004D252D" w:rsidP="00F20C5A">
      <w:pPr>
        <w:jc w:val="right"/>
        <w:rPr>
          <w:b/>
          <w:sz w:val="24"/>
          <w:szCs w:val="24"/>
        </w:rPr>
      </w:pPr>
    </w:p>
    <w:p w:rsidR="004D252D" w:rsidRPr="00AF4ACB" w:rsidRDefault="004D252D" w:rsidP="00F20C5A">
      <w:pPr>
        <w:jc w:val="right"/>
        <w:rPr>
          <w:b/>
          <w:sz w:val="32"/>
          <w:szCs w:val="32"/>
        </w:rPr>
      </w:pPr>
    </w:p>
    <w:p w:rsidR="00527E47" w:rsidRPr="00AF4ACB" w:rsidRDefault="00487B98" w:rsidP="00F20C5A">
      <w:pPr>
        <w:jc w:val="right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Manual </w:t>
      </w:r>
      <w:r w:rsidR="0088348B">
        <w:rPr>
          <w:b/>
          <w:sz w:val="32"/>
          <w:szCs w:val="32"/>
        </w:rPr>
        <w:t>Desenvolvimento Específico</w:t>
      </w:r>
    </w:p>
    <w:p w:rsidR="00527E47" w:rsidRPr="00314539" w:rsidRDefault="0088348B" w:rsidP="00F20C5A">
      <w:pPr>
        <w:jc w:val="right"/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</w:rPr>
        <w:t>Gestão Dispositivos</w:t>
      </w:r>
    </w:p>
    <w:p w:rsidR="00527E47" w:rsidRPr="00314539" w:rsidRDefault="00527E47" w:rsidP="00F20C5A">
      <w:pPr>
        <w:jc w:val="right"/>
        <w:rPr>
          <w:rFonts w:ascii="Verdana" w:hAnsi="Verdana"/>
          <w:sz w:val="24"/>
          <w:szCs w:val="24"/>
        </w:rPr>
      </w:pPr>
    </w:p>
    <w:p w:rsidR="00527E47" w:rsidRPr="00314539" w:rsidRDefault="00527E47" w:rsidP="00F20C5A">
      <w:pPr>
        <w:jc w:val="right"/>
        <w:rPr>
          <w:rFonts w:ascii="Verdana" w:hAnsi="Verdana"/>
          <w:sz w:val="24"/>
          <w:szCs w:val="24"/>
        </w:rPr>
      </w:pPr>
    </w:p>
    <w:p w:rsidR="004D252D" w:rsidRDefault="004D252D" w:rsidP="00F20C5A">
      <w:pPr>
        <w:jc w:val="right"/>
        <w:rPr>
          <w:szCs w:val="24"/>
        </w:rPr>
      </w:pPr>
    </w:p>
    <w:p w:rsidR="004D252D" w:rsidRDefault="004D252D" w:rsidP="00F20C5A">
      <w:pPr>
        <w:jc w:val="right"/>
        <w:rPr>
          <w:szCs w:val="24"/>
        </w:rPr>
      </w:pPr>
    </w:p>
    <w:p w:rsidR="004D252D" w:rsidRDefault="004D252D" w:rsidP="00F20C5A">
      <w:pPr>
        <w:jc w:val="right"/>
        <w:rPr>
          <w:szCs w:val="24"/>
        </w:rPr>
      </w:pPr>
    </w:p>
    <w:p w:rsidR="004D252D" w:rsidRDefault="004D252D" w:rsidP="00F20C5A">
      <w:pPr>
        <w:jc w:val="right"/>
        <w:rPr>
          <w:szCs w:val="24"/>
        </w:rPr>
      </w:pPr>
    </w:p>
    <w:p w:rsidR="004D252D" w:rsidRDefault="004D252D" w:rsidP="00F20C5A">
      <w:pPr>
        <w:jc w:val="right"/>
        <w:rPr>
          <w:szCs w:val="24"/>
        </w:rPr>
      </w:pPr>
    </w:p>
    <w:p w:rsidR="004D252D" w:rsidRDefault="004D252D">
      <w:pPr>
        <w:rPr>
          <w:szCs w:val="24"/>
        </w:rPr>
      </w:pPr>
      <w:r>
        <w:rPr>
          <w:szCs w:val="24"/>
        </w:rPr>
        <w:br w:type="page"/>
      </w:r>
      <w:bookmarkStart w:id="0" w:name="_GoBack"/>
      <w:bookmarkEnd w:id="0"/>
    </w:p>
    <w:p w:rsidR="00F20C5A" w:rsidRPr="00314539" w:rsidRDefault="00F20C5A" w:rsidP="00F20C5A">
      <w:pPr>
        <w:jc w:val="center"/>
        <w:rPr>
          <w:rFonts w:ascii="Verdana" w:hAnsi="Verdana"/>
        </w:rPr>
      </w:pPr>
    </w:p>
    <w:p w:rsidR="009E4431" w:rsidRPr="007E535F" w:rsidRDefault="009E4431" w:rsidP="009E4431">
      <w:pPr>
        <w:pStyle w:val="SemEspaamento"/>
        <w:rPr>
          <w:rFonts w:ascii="Trebuchet MS" w:hAnsi="Trebuchet MS"/>
          <w:b/>
          <w:sz w:val="28"/>
        </w:rPr>
      </w:pPr>
      <w:r w:rsidRPr="007E535F">
        <w:rPr>
          <w:rFonts w:ascii="Trebuchet MS" w:hAnsi="Trebuchet MS"/>
          <w:b/>
          <w:sz w:val="28"/>
        </w:rPr>
        <w:t>INDÍCE</w:t>
      </w:r>
    </w:p>
    <w:p w:rsidR="00B77F8D" w:rsidRDefault="009E4431" w:rsidP="00B77F8D">
      <w:pPr>
        <w:pStyle w:val="ndice1"/>
        <w:rPr>
          <w:rFonts w:asciiTheme="minorHAnsi" w:eastAsiaTheme="minorEastAsia" w:hAnsiTheme="minorHAnsi" w:cstheme="minorBidi"/>
          <w:sz w:val="22"/>
          <w:szCs w:val="22"/>
        </w:rPr>
      </w:pPr>
      <w:r w:rsidRPr="007E535F">
        <w:fldChar w:fldCharType="begin"/>
      </w:r>
      <w:r w:rsidRPr="007E535F">
        <w:instrText xml:space="preserve"> TOC \o "1-3" \h \z \u </w:instrText>
      </w:r>
      <w:r w:rsidRPr="007E535F">
        <w:fldChar w:fldCharType="separate"/>
      </w:r>
      <w:hyperlink w:anchor="_Toc364267860" w:history="1">
        <w:r w:rsidR="00B77F8D" w:rsidRPr="00485BED">
          <w:rPr>
            <w:rStyle w:val="Hiperligao"/>
          </w:rPr>
          <w:t>Introdução</w:t>
        </w:r>
        <w:r w:rsidR="00B77F8D">
          <w:rPr>
            <w:webHidden/>
          </w:rPr>
          <w:tab/>
        </w:r>
        <w:r w:rsidR="00B77F8D">
          <w:rPr>
            <w:webHidden/>
          </w:rPr>
          <w:fldChar w:fldCharType="begin"/>
        </w:r>
        <w:r w:rsidR="00B77F8D">
          <w:rPr>
            <w:webHidden/>
          </w:rPr>
          <w:instrText xml:space="preserve"> PAGEREF _Toc364267860 \h </w:instrText>
        </w:r>
        <w:r w:rsidR="00B77F8D">
          <w:rPr>
            <w:webHidden/>
          </w:rPr>
        </w:r>
        <w:r w:rsidR="00B77F8D">
          <w:rPr>
            <w:webHidden/>
          </w:rPr>
          <w:fldChar w:fldCharType="separate"/>
        </w:r>
        <w:r w:rsidR="005B210C">
          <w:rPr>
            <w:webHidden/>
          </w:rPr>
          <w:t>3</w:t>
        </w:r>
        <w:r w:rsidR="00B77F8D">
          <w:rPr>
            <w:webHidden/>
          </w:rPr>
          <w:fldChar w:fldCharType="end"/>
        </w:r>
      </w:hyperlink>
    </w:p>
    <w:p w:rsidR="00B77F8D" w:rsidRDefault="00B77F8D" w:rsidP="00B77F8D">
      <w:pPr>
        <w:pStyle w:val="ndice1"/>
        <w:rPr>
          <w:rFonts w:asciiTheme="minorHAnsi" w:eastAsiaTheme="minorEastAsia" w:hAnsiTheme="minorHAnsi" w:cstheme="minorBidi"/>
          <w:sz w:val="22"/>
          <w:szCs w:val="22"/>
        </w:rPr>
      </w:pPr>
      <w:hyperlink w:anchor="_Toc364267861" w:history="1">
        <w:r w:rsidRPr="00485BED">
          <w:rPr>
            <w:rStyle w:val="Hiperligao"/>
          </w:rPr>
          <w:t>Configuração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_Toc364267861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B210C">
          <w:rPr>
            <w:webHidden/>
          </w:rPr>
          <w:t>3</w:t>
        </w:r>
        <w:r>
          <w:rPr>
            <w:webHidden/>
          </w:rPr>
          <w:fldChar w:fldCharType="end"/>
        </w:r>
      </w:hyperlink>
    </w:p>
    <w:p w:rsidR="00B77F8D" w:rsidRDefault="00B77F8D">
      <w:pPr>
        <w:pStyle w:val="ndice2"/>
        <w:tabs>
          <w:tab w:val="right" w:leader="dot" w:pos="901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t-PT"/>
        </w:rPr>
      </w:pPr>
      <w:hyperlink w:anchor="_Toc364267862" w:history="1">
        <w:r w:rsidRPr="00485BED">
          <w:rPr>
            <w:rStyle w:val="Hiperligao"/>
            <w:i/>
            <w:noProof/>
          </w:rPr>
          <w:t>Plugin MobileManager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_Toc364267862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B210C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B77F8D" w:rsidRPr="00B77F8D" w:rsidRDefault="00B77F8D" w:rsidP="00B77F8D">
      <w:pPr>
        <w:pStyle w:val="ndice1"/>
        <w:rPr>
          <w:rFonts w:asciiTheme="minorHAnsi" w:eastAsiaTheme="minorEastAsia" w:hAnsiTheme="minorHAnsi" w:cstheme="minorBidi"/>
        </w:rPr>
      </w:pPr>
      <w:hyperlink w:anchor="_Toc364267863" w:history="1">
        <w:r w:rsidRPr="00B77F8D">
          <w:rPr>
            <w:rStyle w:val="Hiperligao"/>
          </w:rPr>
          <w:t>Utilização</w:t>
        </w:r>
        <w:r w:rsidRPr="00B77F8D">
          <w:rPr>
            <w:webHidden/>
          </w:rPr>
          <w:tab/>
        </w:r>
        <w:r w:rsidRPr="00B77F8D">
          <w:rPr>
            <w:webHidden/>
          </w:rPr>
          <w:fldChar w:fldCharType="begin"/>
        </w:r>
        <w:r w:rsidRPr="00B77F8D">
          <w:rPr>
            <w:webHidden/>
          </w:rPr>
          <w:instrText xml:space="preserve"> PAGEREF _Toc364267863 \h </w:instrText>
        </w:r>
        <w:r w:rsidRPr="00B77F8D">
          <w:rPr>
            <w:webHidden/>
          </w:rPr>
        </w:r>
        <w:r w:rsidRPr="00B77F8D">
          <w:rPr>
            <w:webHidden/>
          </w:rPr>
          <w:fldChar w:fldCharType="separate"/>
        </w:r>
        <w:r w:rsidR="005B210C">
          <w:rPr>
            <w:webHidden/>
          </w:rPr>
          <w:t>4</w:t>
        </w:r>
        <w:r w:rsidRPr="00B77F8D">
          <w:rPr>
            <w:webHidden/>
          </w:rPr>
          <w:fldChar w:fldCharType="end"/>
        </w:r>
      </w:hyperlink>
    </w:p>
    <w:p w:rsidR="00B77F8D" w:rsidRDefault="00B77F8D">
      <w:pPr>
        <w:pStyle w:val="ndice2"/>
        <w:tabs>
          <w:tab w:val="right" w:leader="dot" w:pos="901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t-PT"/>
        </w:rPr>
      </w:pPr>
      <w:hyperlink w:anchor="_Toc364267864" w:history="1">
        <w:r w:rsidRPr="00485BED">
          <w:rPr>
            <w:rStyle w:val="Hiperligao"/>
            <w:rFonts w:eastAsia="MS Mincho"/>
            <w:i/>
            <w:noProof/>
          </w:rPr>
          <w:t>Janela Inicial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_Toc364267864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B210C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B77F8D" w:rsidRDefault="00B77F8D">
      <w:pPr>
        <w:pStyle w:val="ndice2"/>
        <w:tabs>
          <w:tab w:val="right" w:leader="dot" w:pos="901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t-PT"/>
        </w:rPr>
      </w:pPr>
      <w:hyperlink w:anchor="_Toc364267865" w:history="1">
        <w:r w:rsidRPr="00485BED">
          <w:rPr>
            <w:rStyle w:val="Hiperligao"/>
            <w:rFonts w:eastAsia="MS Mincho"/>
            <w:i/>
            <w:noProof/>
          </w:rPr>
          <w:t>Criar nova configuração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_Toc364267865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B210C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B77F8D" w:rsidRDefault="00B77F8D">
      <w:pPr>
        <w:pStyle w:val="ndice2"/>
        <w:tabs>
          <w:tab w:val="right" w:leader="dot" w:pos="901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t-PT"/>
        </w:rPr>
      </w:pPr>
      <w:hyperlink w:anchor="_Toc364267866" w:history="1">
        <w:r w:rsidRPr="00485BED">
          <w:rPr>
            <w:rStyle w:val="Hiperligao"/>
            <w:rFonts w:eastAsia="MS Mincho"/>
            <w:i/>
            <w:noProof/>
          </w:rPr>
          <w:t>Registo de dispositivos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_Toc364267866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B210C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B77F8D" w:rsidRDefault="00B77F8D">
      <w:pPr>
        <w:pStyle w:val="ndice2"/>
        <w:tabs>
          <w:tab w:val="right" w:leader="dot" w:pos="901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t-PT"/>
        </w:rPr>
      </w:pPr>
      <w:hyperlink w:anchor="_Toc364267867" w:history="1">
        <w:r w:rsidRPr="00485BED">
          <w:rPr>
            <w:rStyle w:val="Hiperligao"/>
            <w:rFonts w:eastAsia="MS Mincho"/>
            <w:i/>
            <w:noProof/>
          </w:rPr>
          <w:t>Painel de dispositivos registados(</w:t>
        </w:r>
        <w:r w:rsidRPr="00485BED">
          <w:rPr>
            <w:rStyle w:val="Hiperligao"/>
            <w:i/>
            <w:noProof/>
          </w:rPr>
          <w:t>Figura 4</w:t>
        </w:r>
        <w:r w:rsidRPr="00485BED">
          <w:rPr>
            <w:rStyle w:val="Hiperligao"/>
            <w:rFonts w:eastAsia="MS Mincho"/>
            <w:i/>
            <w:noProof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_Toc364267867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B210C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B77F8D" w:rsidRDefault="00B77F8D">
      <w:pPr>
        <w:pStyle w:val="ndice2"/>
        <w:tabs>
          <w:tab w:val="right" w:leader="dot" w:pos="9016"/>
        </w:tabs>
        <w:rPr>
          <w:rFonts w:asciiTheme="minorHAnsi" w:eastAsiaTheme="minorEastAsia" w:hAnsiTheme="minorHAnsi" w:cstheme="minorBidi"/>
          <w:noProof/>
          <w:sz w:val="22"/>
          <w:szCs w:val="22"/>
          <w:lang w:eastAsia="pt-PT"/>
        </w:rPr>
      </w:pPr>
      <w:hyperlink w:anchor="_Toc364267868" w:history="1">
        <w:r w:rsidRPr="00485BED">
          <w:rPr>
            <w:rStyle w:val="Hiperligao"/>
            <w:rFonts w:eastAsia="MS Mincho"/>
            <w:i/>
            <w:noProof/>
          </w:rPr>
          <w:t>Agendar Operações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_Toc364267868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5B210C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B77F8D" w:rsidRDefault="00B77F8D" w:rsidP="00B77F8D">
      <w:pPr>
        <w:pStyle w:val="ndice1"/>
        <w:rPr>
          <w:rFonts w:asciiTheme="minorHAnsi" w:eastAsiaTheme="minorEastAsia" w:hAnsiTheme="minorHAnsi" w:cstheme="minorBidi"/>
          <w:sz w:val="22"/>
          <w:szCs w:val="22"/>
        </w:rPr>
      </w:pPr>
      <w:hyperlink w:anchor="_Toc364267869" w:history="1">
        <w:r w:rsidRPr="00485BED">
          <w:rPr>
            <w:rStyle w:val="Hiperligao"/>
          </w:rPr>
          <w:t>Controlo de versões</w:t>
        </w:r>
        <w:r>
          <w:rPr>
            <w:webHidden/>
          </w:rPr>
          <w:tab/>
        </w:r>
        <w:r>
          <w:rPr>
            <w:webHidden/>
          </w:rPr>
          <w:fldChar w:fldCharType="begin"/>
        </w:r>
        <w:r>
          <w:rPr>
            <w:webHidden/>
          </w:rPr>
          <w:instrText xml:space="preserve"> PAGEREF _Toc364267869 \h </w:instrText>
        </w:r>
        <w:r>
          <w:rPr>
            <w:webHidden/>
          </w:rPr>
        </w:r>
        <w:r>
          <w:rPr>
            <w:webHidden/>
          </w:rPr>
          <w:fldChar w:fldCharType="separate"/>
        </w:r>
        <w:r w:rsidR="005B210C">
          <w:rPr>
            <w:webHidden/>
          </w:rPr>
          <w:t>8</w:t>
        </w:r>
        <w:r>
          <w:rPr>
            <w:webHidden/>
          </w:rPr>
          <w:fldChar w:fldCharType="end"/>
        </w:r>
      </w:hyperlink>
    </w:p>
    <w:p w:rsidR="009E4431" w:rsidRDefault="009E4431" w:rsidP="0088348B">
      <w:r w:rsidRPr="007E535F">
        <w:rPr>
          <w:b/>
          <w:bCs/>
        </w:rPr>
        <w:fldChar w:fldCharType="end"/>
      </w:r>
      <w:r>
        <w:br w:type="page"/>
      </w:r>
    </w:p>
    <w:p w:rsidR="00433822" w:rsidRPr="00433822" w:rsidRDefault="00CB71A6" w:rsidP="00433822">
      <w:pPr>
        <w:pStyle w:val="Ttulo"/>
        <w:rPr>
          <w:rFonts w:eastAsia="MS Mincho"/>
        </w:rPr>
      </w:pPr>
      <w:bookmarkStart w:id="1" w:name="_Toc364267860"/>
      <w:r>
        <w:rPr>
          <w:rFonts w:eastAsia="MS Mincho"/>
        </w:rPr>
        <w:lastRenderedPageBreak/>
        <w:t>Introdução</w:t>
      </w:r>
      <w:bookmarkEnd w:id="1"/>
    </w:p>
    <w:p w:rsidR="003F16A0" w:rsidRDefault="00967080" w:rsidP="003F16A0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i/>
          <w:noProof/>
          <w:lang w:eastAsia="pt-PT"/>
        </w:rPr>
        <w:t>Gestão de D</w:t>
      </w:r>
      <w:r w:rsidR="00701EFA">
        <w:rPr>
          <w:rFonts w:eastAsia="MS Mincho"/>
          <w:i/>
          <w:noProof/>
          <w:lang w:eastAsia="pt-PT"/>
        </w:rPr>
        <w:t>ispositivos</w:t>
      </w:r>
      <w:r w:rsidR="00701EFA">
        <w:rPr>
          <w:rFonts w:eastAsia="MS Mincho"/>
          <w:noProof/>
          <w:lang w:eastAsia="pt-PT"/>
        </w:rPr>
        <w:t xml:space="preserve"> é um módulo de configuração</w:t>
      </w:r>
      <w:r w:rsidR="00900BE3">
        <w:rPr>
          <w:rFonts w:eastAsia="MS Mincho"/>
          <w:noProof/>
          <w:lang w:eastAsia="pt-PT"/>
        </w:rPr>
        <w:t xml:space="preserve"> em modo </w:t>
      </w:r>
      <w:r w:rsidR="00900BE3">
        <w:rPr>
          <w:rFonts w:eastAsia="MS Mincho"/>
          <w:i/>
          <w:noProof/>
          <w:lang w:eastAsia="pt-PT"/>
        </w:rPr>
        <w:t>offline</w:t>
      </w:r>
      <w:r w:rsidR="00701EFA">
        <w:rPr>
          <w:rFonts w:eastAsia="MS Mincho"/>
          <w:noProof/>
          <w:lang w:eastAsia="pt-PT"/>
        </w:rPr>
        <w:t xml:space="preserve"> de aplicações instaladas em terminais móveis</w:t>
      </w:r>
      <w:r w:rsidR="00900BE3">
        <w:rPr>
          <w:rFonts w:eastAsia="MS Mincho"/>
          <w:i/>
          <w:noProof/>
          <w:lang w:eastAsia="pt-PT"/>
        </w:rPr>
        <w:t>.</w:t>
      </w:r>
      <w:r w:rsidR="00900BE3">
        <w:rPr>
          <w:rFonts w:eastAsia="MS Mincho"/>
          <w:noProof/>
          <w:lang w:eastAsia="pt-PT"/>
        </w:rPr>
        <w:t xml:space="preserve"> Posteriormente, </w:t>
      </w:r>
      <w:r w:rsidR="00433822">
        <w:rPr>
          <w:rFonts w:eastAsia="MS Mincho"/>
          <w:noProof/>
          <w:lang w:eastAsia="pt-PT"/>
        </w:rPr>
        <w:t>essas</w:t>
      </w:r>
      <w:r w:rsidR="00900BE3">
        <w:rPr>
          <w:rFonts w:eastAsia="MS Mincho"/>
          <w:noProof/>
          <w:lang w:eastAsia="pt-PT"/>
        </w:rPr>
        <w:t xml:space="preserve"> aplicações comunicam com o ARTSOFT via </w:t>
      </w:r>
      <w:r w:rsidR="00900BE3">
        <w:rPr>
          <w:rFonts w:eastAsia="MS Mincho"/>
          <w:i/>
          <w:noProof/>
          <w:lang w:eastAsia="pt-PT"/>
        </w:rPr>
        <w:t>Web Services</w:t>
      </w:r>
      <w:r w:rsidR="00900BE3">
        <w:rPr>
          <w:rFonts w:eastAsia="MS Mincho"/>
          <w:noProof/>
          <w:lang w:eastAsia="pt-PT"/>
        </w:rPr>
        <w:t xml:space="preserve"> para verificarem agendamentos de configurações e efetuarem as respetivas atualizações no terminal.</w:t>
      </w:r>
    </w:p>
    <w:p w:rsidR="00900BE3" w:rsidRPr="003F16A0" w:rsidRDefault="00900BE3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3F16A0" w:rsidRPr="006143EE" w:rsidRDefault="00701EFA" w:rsidP="00500ABB">
      <w:pPr>
        <w:pStyle w:val="Sub-ttulo"/>
        <w:outlineLvl w:val="0"/>
        <w:rPr>
          <w:rFonts w:eastAsia="MS Mincho"/>
          <w:i w:val="0"/>
          <w:noProof/>
          <w:szCs w:val="28"/>
          <w:u w:val="none"/>
          <w:lang w:eastAsia="pt-PT"/>
        </w:rPr>
      </w:pPr>
      <w:bookmarkStart w:id="2" w:name="_Toc364267861"/>
      <w:r w:rsidRPr="006143EE">
        <w:rPr>
          <w:rFonts w:eastAsia="MS Mincho"/>
          <w:i w:val="0"/>
          <w:noProof/>
          <w:szCs w:val="28"/>
          <w:u w:val="none"/>
          <w:lang w:eastAsia="pt-PT"/>
        </w:rPr>
        <w:t>Configuração</w:t>
      </w:r>
      <w:bookmarkEnd w:id="2"/>
    </w:p>
    <w:p w:rsidR="003F16A0" w:rsidRPr="006143EE" w:rsidRDefault="00967080" w:rsidP="00BF7961">
      <w:pPr>
        <w:pStyle w:val="Subttulo"/>
        <w:rPr>
          <w:i/>
          <w:noProof/>
          <w:u w:val="single"/>
        </w:rPr>
      </w:pPr>
      <w:bookmarkStart w:id="3" w:name="_Toc364267862"/>
      <w:r w:rsidRPr="006143EE">
        <w:rPr>
          <w:i/>
          <w:noProof/>
          <w:u w:val="single"/>
        </w:rPr>
        <w:t xml:space="preserve">Plugin </w:t>
      </w:r>
      <w:r w:rsidR="004D566B" w:rsidRPr="006143EE">
        <w:rPr>
          <w:i/>
          <w:noProof/>
          <w:u w:val="single"/>
        </w:rPr>
        <w:t>MobileManager</w:t>
      </w:r>
      <w:bookmarkEnd w:id="3"/>
    </w:p>
    <w:p w:rsidR="003F16A0" w:rsidRPr="003F16A0" w:rsidRDefault="003F16A0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3F16A0" w:rsidRDefault="00967080" w:rsidP="003F16A0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 xml:space="preserve">Para que o </w:t>
      </w:r>
      <w:r>
        <w:rPr>
          <w:rFonts w:eastAsia="MS Mincho"/>
          <w:i/>
          <w:noProof/>
          <w:lang w:eastAsia="pt-PT"/>
        </w:rPr>
        <w:t>Plugin</w:t>
      </w:r>
      <w:r>
        <w:rPr>
          <w:rFonts w:eastAsia="MS Mincho"/>
          <w:noProof/>
          <w:lang w:eastAsia="pt-PT"/>
        </w:rPr>
        <w:t xml:space="preserve"> fique disponível no </w:t>
      </w:r>
      <w:r>
        <w:rPr>
          <w:rFonts w:eastAsia="MS Mincho"/>
          <w:i/>
          <w:noProof/>
          <w:lang w:eastAsia="pt-PT"/>
        </w:rPr>
        <w:t>ARTSOFT</w:t>
      </w:r>
      <w:r>
        <w:rPr>
          <w:rFonts w:eastAsia="MS Mincho"/>
          <w:noProof/>
          <w:lang w:eastAsia="pt-PT"/>
        </w:rPr>
        <w:t>, é necessário que seja introduzida a seguinte chave no ficheiro “ARTSOFT.ini”</w:t>
      </w:r>
      <w:r w:rsidR="00C10F14">
        <w:rPr>
          <w:rFonts w:eastAsia="MS Mincho"/>
          <w:noProof/>
          <w:lang w:eastAsia="pt-PT"/>
        </w:rPr>
        <w:t>:</w:t>
      </w:r>
    </w:p>
    <w:p w:rsidR="00C10F14" w:rsidRDefault="00C10F14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C10F14" w:rsidRPr="00C10F14" w:rsidRDefault="00C10F14" w:rsidP="003F16A0">
      <w:pPr>
        <w:spacing w:after="0" w:line="240" w:lineRule="auto"/>
        <w:rPr>
          <w:rFonts w:eastAsia="MS Mincho"/>
          <w:b/>
          <w:noProof/>
          <w:lang w:eastAsia="pt-PT"/>
        </w:rPr>
      </w:pPr>
      <w:r w:rsidRPr="00C10F14">
        <w:rPr>
          <w:rFonts w:eastAsia="MS Mincho"/>
          <w:b/>
          <w:noProof/>
          <w:lang w:eastAsia="pt-PT"/>
        </w:rPr>
        <w:t>[PLUGIN]</w:t>
      </w:r>
    </w:p>
    <w:p w:rsidR="00C10F14" w:rsidRPr="00C10F14" w:rsidRDefault="00C10F14" w:rsidP="003F16A0">
      <w:pPr>
        <w:spacing w:after="0" w:line="240" w:lineRule="auto"/>
        <w:rPr>
          <w:rFonts w:eastAsia="MS Mincho"/>
          <w:b/>
          <w:noProof/>
          <w:lang w:eastAsia="pt-PT"/>
        </w:rPr>
      </w:pPr>
      <w:r w:rsidRPr="00C10F14">
        <w:rPr>
          <w:rFonts w:eastAsia="MS Mincho"/>
          <w:b/>
          <w:noProof/>
          <w:lang w:eastAsia="pt-PT"/>
        </w:rPr>
        <w:t>Ficheiro=MobileManager.dll</w:t>
      </w:r>
    </w:p>
    <w:p w:rsidR="003F16A0" w:rsidRDefault="003F16A0" w:rsidP="003F16A0">
      <w:pPr>
        <w:spacing w:after="0" w:line="240" w:lineRule="auto"/>
        <w:rPr>
          <w:rFonts w:eastAsia="MS Mincho"/>
          <w:noProof/>
          <w:lang w:eastAsia="pt-PT"/>
        </w:rPr>
      </w:pPr>
    </w:p>
    <w:p w:rsidR="000A5101" w:rsidRDefault="000A5101" w:rsidP="003F16A0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 xml:space="preserve">Desta forma, ao iniciar o </w:t>
      </w:r>
      <w:r w:rsidR="0003353F">
        <w:rPr>
          <w:rFonts w:eastAsia="MS Mincho"/>
          <w:i/>
          <w:noProof/>
          <w:lang w:eastAsia="pt-PT"/>
        </w:rPr>
        <w:t>ARTSOFT</w:t>
      </w:r>
      <w:r w:rsidR="0003353F">
        <w:rPr>
          <w:rFonts w:eastAsia="MS Mincho"/>
          <w:noProof/>
          <w:lang w:eastAsia="pt-PT"/>
        </w:rPr>
        <w:t xml:space="preserve">, o </w:t>
      </w:r>
      <w:r w:rsidR="0003353F">
        <w:rPr>
          <w:rFonts w:eastAsia="MS Mincho"/>
          <w:i/>
          <w:noProof/>
          <w:lang w:eastAsia="pt-PT"/>
        </w:rPr>
        <w:t>Plugin</w:t>
      </w:r>
      <w:r w:rsidR="0003353F">
        <w:rPr>
          <w:rFonts w:eastAsia="MS Mincho"/>
          <w:noProof/>
          <w:lang w:eastAsia="pt-PT"/>
        </w:rPr>
        <w:t xml:space="preserve"> é inicializado. O utilizador pode consultar a opção “Ajuda-&gt;Acerca de Extensões” para visualizar se o </w:t>
      </w:r>
      <w:r w:rsidR="0003353F">
        <w:rPr>
          <w:rFonts w:eastAsia="MS Mincho"/>
          <w:i/>
          <w:noProof/>
          <w:lang w:eastAsia="pt-PT"/>
        </w:rPr>
        <w:t>Plugin</w:t>
      </w:r>
      <w:r w:rsidR="0003353F">
        <w:rPr>
          <w:rFonts w:eastAsia="MS Mincho"/>
          <w:noProof/>
          <w:lang w:eastAsia="pt-PT"/>
        </w:rPr>
        <w:t xml:space="preserve"> foi corretamente inicializado</w:t>
      </w:r>
      <w:r w:rsidR="00394085">
        <w:rPr>
          <w:rFonts w:eastAsia="MS Mincho"/>
          <w:noProof/>
          <w:lang w:eastAsia="pt-PT"/>
        </w:rPr>
        <w:t xml:space="preserve"> (</w:t>
      </w:r>
      <w:r w:rsidR="00394085" w:rsidRPr="00394085">
        <w:rPr>
          <w:rFonts w:eastAsia="MS Mincho"/>
          <w:b/>
          <w:noProof/>
          <w:lang w:eastAsia="pt-PT"/>
        </w:rPr>
        <w:fldChar w:fldCharType="begin"/>
      </w:r>
      <w:r w:rsidR="00394085" w:rsidRPr="00394085">
        <w:rPr>
          <w:rFonts w:eastAsia="MS Mincho"/>
          <w:b/>
          <w:noProof/>
          <w:lang w:eastAsia="pt-PT"/>
        </w:rPr>
        <w:instrText xml:space="preserve"> REF _Ref364254461 \h </w:instrText>
      </w:r>
      <w:r w:rsidR="00394085" w:rsidRPr="00394085">
        <w:rPr>
          <w:rFonts w:eastAsia="MS Mincho"/>
          <w:b/>
          <w:noProof/>
          <w:lang w:eastAsia="pt-PT"/>
        </w:rPr>
      </w:r>
      <w:r w:rsidR="00394085">
        <w:rPr>
          <w:rFonts w:eastAsia="MS Mincho"/>
          <w:b/>
          <w:noProof/>
          <w:lang w:eastAsia="pt-PT"/>
        </w:rPr>
        <w:instrText xml:space="preserve"> \* MERGEFORMAT </w:instrText>
      </w:r>
      <w:r w:rsidR="00394085" w:rsidRPr="00394085">
        <w:rPr>
          <w:rFonts w:eastAsia="MS Mincho"/>
          <w:b/>
          <w:noProof/>
          <w:lang w:eastAsia="pt-PT"/>
        </w:rPr>
        <w:fldChar w:fldCharType="separate"/>
      </w:r>
      <w:r w:rsidR="005B210C" w:rsidRPr="005B210C">
        <w:rPr>
          <w:b/>
        </w:rPr>
        <w:t>Figura</w:t>
      </w:r>
      <w:r w:rsidR="005B210C">
        <w:t xml:space="preserve"> </w:t>
      </w:r>
      <w:r w:rsidR="005B210C" w:rsidRPr="005B210C">
        <w:rPr>
          <w:b/>
          <w:noProof/>
        </w:rPr>
        <w:t>1</w:t>
      </w:r>
      <w:r w:rsidR="00394085">
        <w:rPr>
          <w:rFonts w:eastAsia="MS Mincho"/>
          <w:noProof/>
          <w:lang w:eastAsia="pt-PT"/>
        </w:rPr>
        <w:fldChar w:fldCharType="end"/>
      </w:r>
      <w:r w:rsidR="00394085">
        <w:rPr>
          <w:rFonts w:eastAsia="MS Mincho"/>
          <w:noProof/>
          <w:lang w:eastAsia="pt-PT"/>
        </w:rPr>
        <w:t>)</w:t>
      </w:r>
      <w:r w:rsidR="0003353F">
        <w:rPr>
          <w:rFonts w:eastAsia="MS Mincho"/>
          <w:noProof/>
          <w:lang w:eastAsia="pt-PT"/>
        </w:rPr>
        <w:t>.</w:t>
      </w:r>
    </w:p>
    <w:p w:rsidR="0003353F" w:rsidRPr="006E712B" w:rsidRDefault="006E712B" w:rsidP="006E712B">
      <w:pPr>
        <w:keepNext/>
        <w:spacing w:after="0" w:line="240" w:lineRule="auto"/>
        <w:jc w:val="right"/>
      </w:pPr>
      <w:r>
        <w:rPr>
          <w:noProof/>
          <w:lang w:eastAsia="pt-PT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1295400</wp:posOffset>
                </wp:positionH>
                <wp:positionV relativeFrom="paragraph">
                  <wp:posOffset>146050</wp:posOffset>
                </wp:positionV>
                <wp:extent cx="4438650" cy="2860040"/>
                <wp:effectExtent l="0" t="0" r="0" b="0"/>
                <wp:wrapTight wrapText="bothSides">
                  <wp:wrapPolygon edited="0">
                    <wp:start x="0" y="0"/>
                    <wp:lineTo x="0" y="21437"/>
                    <wp:lineTo x="21507" y="21437"/>
                    <wp:lineTo x="21507" y="0"/>
                    <wp:lineTo x="0" y="0"/>
                  </wp:wrapPolygon>
                </wp:wrapTight>
                <wp:docPr id="4" name="Grupo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38650" cy="2860040"/>
                          <a:chOff x="0" y="0"/>
                          <a:chExt cx="4438650" cy="2860040"/>
                        </a:xfrm>
                      </wpg:grpSpPr>
                      <pic:pic xmlns:pic="http://schemas.openxmlformats.org/drawingml/2006/picture">
                        <pic:nvPicPr>
                          <pic:cNvPr id="2" name="Imagem 2"/>
                          <pic:cNvPicPr>
                            <a:picLocks noChangeAspect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38650" cy="25431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Caixa de texto 3"/>
                        <wps:cNvSpPr txBox="1"/>
                        <wps:spPr>
                          <a:xfrm>
                            <a:off x="0" y="2600325"/>
                            <a:ext cx="4437380" cy="25971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:rsidR="006E712B" w:rsidRPr="006855BB" w:rsidRDefault="006E712B" w:rsidP="006E712B">
                              <w:pPr>
                                <w:pStyle w:val="Legenda"/>
                                <w:jc w:val="center"/>
                                <w:rPr>
                                  <w:noProof/>
                                  <w:sz w:val="20"/>
                                  <w:szCs w:val="20"/>
                                </w:rPr>
                              </w:pPr>
                              <w:bookmarkStart w:id="4" w:name="_Ref364254461"/>
                              <w:r>
                                <w:t xml:space="preserve">Figura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Figura \* ARABIC </w:instrText>
                              </w:r>
                              <w:r>
                                <w:fldChar w:fldCharType="separate"/>
                              </w:r>
                              <w:r w:rsidR="005B210C">
                                <w:rPr>
                                  <w:noProof/>
                                </w:rPr>
                                <w:t>1</w:t>
                              </w:r>
                              <w:r>
                                <w:fldChar w:fldCharType="end"/>
                              </w:r>
                              <w:bookmarkEnd w:id="4"/>
                              <w:r>
                                <w:t xml:space="preserve"> – Janela de </w:t>
                              </w:r>
                              <w:proofErr w:type="spellStart"/>
                              <w:r>
                                <w:t>Plugins</w:t>
                              </w:r>
                              <w:proofErr w:type="spellEnd"/>
                              <w:r>
                                <w:t xml:space="preserve"> carregados pelo ARTSOFT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o 4" o:spid="_x0000_s1026" style="position:absolute;left:0;text-align:left;margin-left:102pt;margin-top:11.5pt;width:349.5pt;height:225.2pt;z-index:251660288" coordsize="44386,28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m 2" o:spid="_x0000_s1027" type="#_x0000_t75" style="position:absolute;width:44386;height:2543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JraJ7CAAAA2gAAAA8AAABkcnMvZG93bnJldi54bWxEj1FLw0AQhN+F/odjBd/sxlCkjb0WKxTz&#10;JrYF6duS2yapub2QW9v47z1B8HGYmW+Y5Xr0nbnwENsgFh6mGRiWKrhWaguH/fZ+DiYqiaMuCFv4&#10;5gjr1eRmSYULV3nny05rkyASC7LQqPYFYqwa9hSnoWdJ3ikMnjTJoUY30DXBfYd5lj2ip1bSQkM9&#10;vzRcfe6+vAV8y+fH2esZF8fNtsRyptWHqrV3t+PzExjlUf/Df+3SWcjh90q6Abj6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Sa2iewgAAANoAAAAPAAAAAAAAAAAAAAAAAJ8C&#10;AABkcnMvZG93bnJldi54bWxQSwUGAAAAAAQABAD3AAAAjgMAAAAA&#10;">
                  <v:imagedata r:id="rId11" o:title=""/>
                  <v:path arrowok="t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Caixa de texto 3" o:spid="_x0000_s1028" type="#_x0000_t202" style="position:absolute;top:26003;width:44373;height:25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0j/SMQA&#10;AADaAAAADwAAAGRycy9kb3ducmV2LnhtbESPQWsCMRSE74X+h/AKXopmW0VkNYpIC9qLdOvF22Pz&#10;3KxuXpYkq+u/bwoFj8PMfMMsVr1txJV8qB0reBtlIIhLp2uuFBx+PoczECEia2wck4I7BVgtn58W&#10;mGt342+6FrESCcIhRwUmxjaXMpSGLIaRa4mTd3LeYkzSV1J7vCW4beR7lk2lxZrTgsGWNobKS9FZ&#10;BfvJcW9eu9PH13oy9rtDt5meq0KpwUu/noOI1MdH+L+91QrG8Hcl3QC5/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NI/0jEAAAA2gAAAA8AAAAAAAAAAAAAAAAAmAIAAGRycy9k&#10;b3ducmV2LnhtbFBLBQYAAAAABAAEAPUAAACJAwAAAAA=&#10;" stroked="f">
                  <v:textbox style="mso-fit-shape-to-text:t" inset="0,0,0,0">
                    <w:txbxContent>
                      <w:p w:rsidR="006E712B" w:rsidRPr="006855BB" w:rsidRDefault="006E712B" w:rsidP="006E712B">
                        <w:pPr>
                          <w:pStyle w:val="Legenda"/>
                          <w:jc w:val="center"/>
                          <w:rPr>
                            <w:noProof/>
                            <w:sz w:val="20"/>
                            <w:szCs w:val="20"/>
                          </w:rPr>
                        </w:pPr>
                        <w:bookmarkStart w:id="5" w:name="_Ref364254461"/>
                        <w:r>
                          <w:t xml:space="preserve">Figura </w:t>
                        </w:r>
                        <w:r>
                          <w:fldChar w:fldCharType="begin"/>
                        </w:r>
                        <w:r>
                          <w:instrText xml:space="preserve"> SEQ Figura \* ARABIC </w:instrText>
                        </w:r>
                        <w:r>
                          <w:fldChar w:fldCharType="separate"/>
                        </w:r>
                        <w:r w:rsidR="005B210C">
                          <w:rPr>
                            <w:noProof/>
                          </w:rPr>
                          <w:t>1</w:t>
                        </w:r>
                        <w:r>
                          <w:fldChar w:fldCharType="end"/>
                        </w:r>
                        <w:bookmarkEnd w:id="5"/>
                        <w:r>
                          <w:t xml:space="preserve"> – Janela de </w:t>
                        </w:r>
                        <w:proofErr w:type="spellStart"/>
                        <w:r>
                          <w:t>Plugins</w:t>
                        </w:r>
                        <w:proofErr w:type="spellEnd"/>
                        <w:r>
                          <w:t xml:space="preserve"> carregados pelo ARTSOFT</w:t>
                        </w:r>
                      </w:p>
                    </w:txbxContent>
                  </v:textbox>
                </v:shape>
                <w10:wrap type="tight"/>
              </v:group>
            </w:pict>
          </mc:Fallback>
        </mc:AlternateContent>
      </w:r>
      <w:r>
        <w:rPr>
          <w:noProof/>
          <w:lang w:eastAsia="pt-PT"/>
        </w:rPr>
        <w:br w:type="textWrapping" w:clear="all"/>
      </w:r>
    </w:p>
    <w:p w:rsidR="00394085" w:rsidRDefault="00394085">
      <w:pPr>
        <w:spacing w:after="0" w:line="240" w:lineRule="auto"/>
        <w:jc w:val="left"/>
        <w:rPr>
          <w:rFonts w:ascii="Arial" w:eastAsia="MS Mincho" w:hAnsi="Arial" w:cs="Arial"/>
          <w:b/>
          <w:i/>
          <w:iCs/>
          <w:noProof/>
          <w:kern w:val="32"/>
          <w:sz w:val="28"/>
          <w:szCs w:val="24"/>
          <w:u w:val="single"/>
          <w:lang w:eastAsia="pt-PT"/>
        </w:rPr>
      </w:pPr>
      <w:r>
        <w:rPr>
          <w:rFonts w:ascii="Arial" w:eastAsia="MS Mincho" w:hAnsi="Arial" w:cs="Arial"/>
          <w:b/>
          <w:i/>
          <w:iCs/>
          <w:noProof/>
          <w:kern w:val="32"/>
          <w:sz w:val="28"/>
          <w:szCs w:val="24"/>
          <w:u w:val="single"/>
          <w:lang w:eastAsia="pt-PT"/>
        </w:rPr>
        <w:br w:type="page"/>
      </w:r>
    </w:p>
    <w:p w:rsidR="003F16A0" w:rsidRPr="006143EE" w:rsidRDefault="00C10F14" w:rsidP="00500ABB">
      <w:pPr>
        <w:pStyle w:val="Sub-ttulo"/>
        <w:outlineLvl w:val="0"/>
        <w:rPr>
          <w:rFonts w:eastAsia="MS Mincho"/>
          <w:noProof/>
          <w:u w:val="none"/>
          <w:lang w:eastAsia="pt-PT"/>
        </w:rPr>
      </w:pPr>
      <w:bookmarkStart w:id="6" w:name="_Toc364267863"/>
      <w:r w:rsidRPr="006143EE">
        <w:rPr>
          <w:rFonts w:eastAsia="MS Mincho"/>
          <w:noProof/>
          <w:u w:val="none"/>
          <w:lang w:eastAsia="pt-PT"/>
        </w:rPr>
        <w:lastRenderedPageBreak/>
        <w:t>Utilização</w:t>
      </w:r>
      <w:bookmarkEnd w:id="6"/>
    </w:p>
    <w:p w:rsidR="006A3DE3" w:rsidRPr="00980AD3" w:rsidRDefault="006A3DE3" w:rsidP="003E0C56">
      <w:pPr>
        <w:spacing w:after="0" w:line="240" w:lineRule="auto"/>
        <w:jc w:val="right"/>
        <w:rPr>
          <w:rFonts w:eastAsia="MS Mincho"/>
          <w:b/>
          <w:noProof/>
          <w:lang w:eastAsia="pt-PT"/>
        </w:rPr>
      </w:pPr>
    </w:p>
    <w:p w:rsidR="00980AD3" w:rsidRPr="006143EE" w:rsidRDefault="00980AD3" w:rsidP="00500ABB">
      <w:pPr>
        <w:pStyle w:val="Subttulo"/>
        <w:rPr>
          <w:rFonts w:eastAsia="MS Mincho"/>
          <w:i/>
          <w:noProof/>
          <w:u w:val="single"/>
        </w:rPr>
      </w:pPr>
      <w:bookmarkStart w:id="7" w:name="_Toc364267864"/>
      <w:r w:rsidRPr="006143EE">
        <w:rPr>
          <w:rFonts w:eastAsia="MS Mincho"/>
          <w:i/>
          <w:noProof/>
          <w:u w:val="single"/>
        </w:rPr>
        <w:t>Janela Inicial</w:t>
      </w:r>
      <w:bookmarkEnd w:id="7"/>
    </w:p>
    <w:p w:rsidR="00980AD3" w:rsidRPr="00980AD3" w:rsidRDefault="00980AD3" w:rsidP="003F16A0">
      <w:pPr>
        <w:spacing w:after="0" w:line="240" w:lineRule="auto"/>
        <w:rPr>
          <w:rFonts w:eastAsia="MS Mincho"/>
          <w:b/>
          <w:i/>
          <w:noProof/>
          <w:lang w:eastAsia="pt-PT"/>
        </w:rPr>
      </w:pPr>
    </w:p>
    <w:p w:rsidR="003F16A0" w:rsidRDefault="00A67ADC" w:rsidP="003F16A0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drawing>
          <wp:anchor distT="0" distB="0" distL="114300" distR="114300" simplePos="0" relativeHeight="251661312" behindDoc="1" locked="0" layoutInCell="1" allowOverlap="1" wp14:anchorId="18503407" wp14:editId="57E8B254">
            <wp:simplePos x="0" y="0"/>
            <wp:positionH relativeFrom="column">
              <wp:posOffset>1924050</wp:posOffset>
            </wp:positionH>
            <wp:positionV relativeFrom="paragraph">
              <wp:posOffset>203835</wp:posOffset>
            </wp:positionV>
            <wp:extent cx="3800475" cy="542925"/>
            <wp:effectExtent l="0" t="0" r="9525" b="9525"/>
            <wp:wrapTight wrapText="bothSides">
              <wp:wrapPolygon edited="0">
                <wp:start x="0" y="0"/>
                <wp:lineTo x="0" y="21221"/>
                <wp:lineTo x="21546" y="21221"/>
                <wp:lineTo x="21546" y="0"/>
                <wp:lineTo x="0" y="0"/>
              </wp:wrapPolygon>
            </wp:wrapTight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0047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0AD3">
        <w:rPr>
          <w:rFonts w:eastAsia="MS Mincho"/>
          <w:noProof/>
          <w:lang w:eastAsia="pt-PT"/>
        </w:rPr>
        <w:t>Na janela inicial</w:t>
      </w:r>
      <w:r w:rsidR="00154B6C">
        <w:rPr>
          <w:rFonts w:eastAsia="MS Mincho"/>
          <w:noProof/>
          <w:lang w:eastAsia="pt-PT"/>
        </w:rPr>
        <w:t>(</w:t>
      </w:r>
      <w:r w:rsidR="00154B6C" w:rsidRPr="00154B6C">
        <w:rPr>
          <w:rFonts w:eastAsia="MS Mincho"/>
          <w:b/>
          <w:noProof/>
          <w:lang w:eastAsia="pt-PT"/>
        </w:rPr>
        <w:fldChar w:fldCharType="begin"/>
      </w:r>
      <w:r w:rsidR="00154B6C" w:rsidRPr="00154B6C">
        <w:rPr>
          <w:rFonts w:eastAsia="MS Mincho"/>
          <w:b/>
          <w:noProof/>
          <w:lang w:eastAsia="pt-PT"/>
        </w:rPr>
        <w:instrText xml:space="preserve"> REF _Ref364257593 \h </w:instrText>
      </w:r>
      <w:r w:rsidR="00154B6C" w:rsidRPr="00154B6C">
        <w:rPr>
          <w:rFonts w:eastAsia="MS Mincho"/>
          <w:b/>
          <w:noProof/>
          <w:lang w:eastAsia="pt-PT"/>
        </w:rPr>
      </w:r>
      <w:r w:rsidR="00154B6C">
        <w:rPr>
          <w:rFonts w:eastAsia="MS Mincho"/>
          <w:b/>
          <w:noProof/>
          <w:lang w:eastAsia="pt-PT"/>
        </w:rPr>
        <w:instrText xml:space="preserve"> \* MERGEFORMAT </w:instrText>
      </w:r>
      <w:r w:rsidR="00154B6C" w:rsidRPr="00154B6C">
        <w:rPr>
          <w:rFonts w:eastAsia="MS Mincho"/>
          <w:b/>
          <w:noProof/>
          <w:lang w:eastAsia="pt-PT"/>
        </w:rPr>
        <w:fldChar w:fldCharType="separate"/>
      </w:r>
      <w:r w:rsidR="005B210C" w:rsidRPr="005B210C">
        <w:rPr>
          <w:b/>
        </w:rPr>
        <w:t xml:space="preserve">Figura </w:t>
      </w:r>
      <w:r w:rsidR="005B210C" w:rsidRPr="005B210C">
        <w:rPr>
          <w:b/>
          <w:noProof/>
        </w:rPr>
        <w:t>2</w:t>
      </w:r>
      <w:r w:rsidR="00154B6C" w:rsidRPr="00154B6C">
        <w:rPr>
          <w:rFonts w:eastAsia="MS Mincho"/>
          <w:b/>
          <w:noProof/>
          <w:lang w:eastAsia="pt-PT"/>
        </w:rPr>
        <w:fldChar w:fldCharType="end"/>
      </w:r>
      <w:r w:rsidR="00154B6C">
        <w:rPr>
          <w:rFonts w:eastAsia="MS Mincho"/>
          <w:noProof/>
          <w:lang w:eastAsia="pt-PT"/>
        </w:rPr>
        <w:t>)</w:t>
      </w:r>
      <w:r>
        <w:rPr>
          <w:rFonts w:eastAsia="MS Mincho"/>
          <w:noProof/>
          <w:lang w:eastAsia="pt-PT"/>
        </w:rPr>
        <w:t xml:space="preserve"> </w:t>
      </w:r>
      <w:r w:rsidR="00394085">
        <w:rPr>
          <w:rFonts w:eastAsia="MS Mincho"/>
          <w:noProof/>
          <w:lang w:eastAsia="pt-PT"/>
        </w:rPr>
        <w:t>“Dispositivos Móveis-&gt;Interface de comunicação-&gt;Gestão de Dispositivos”</w:t>
      </w:r>
      <w:r w:rsidR="00980AD3">
        <w:rPr>
          <w:rFonts w:eastAsia="MS Mincho"/>
          <w:noProof/>
          <w:lang w:eastAsia="pt-PT"/>
        </w:rPr>
        <w:t xml:space="preserve"> efetua</w:t>
      </w:r>
      <w:r w:rsidR="00154B6C">
        <w:rPr>
          <w:rFonts w:eastAsia="MS Mincho"/>
          <w:noProof/>
          <w:lang w:eastAsia="pt-PT"/>
        </w:rPr>
        <w:t>m</w:t>
      </w:r>
      <w:r w:rsidR="00980AD3">
        <w:rPr>
          <w:rFonts w:eastAsia="MS Mincho"/>
          <w:noProof/>
          <w:lang w:eastAsia="pt-PT"/>
        </w:rPr>
        <w:t>-se as configurações e os agendamentos das tarefas para cada dispositivo registado.</w:t>
      </w:r>
    </w:p>
    <w:p w:rsidR="00A67ADC" w:rsidRPr="00154B6C" w:rsidRDefault="007A56D2" w:rsidP="00154B6C">
      <w:pPr>
        <w:spacing w:after="0" w:line="240" w:lineRule="auto"/>
        <w:rPr>
          <w:rFonts w:eastAsia="MS Mincho"/>
          <w:i/>
          <w:noProof/>
          <w:lang w:eastAsia="pt-PT"/>
        </w:rPr>
      </w:pPr>
      <w:r>
        <w:rPr>
          <w:rFonts w:eastAsia="MS Mincho"/>
          <w:i/>
          <w:noProof/>
          <w:lang w:eastAsia="pt-PT"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114300</wp:posOffset>
                </wp:positionH>
                <wp:positionV relativeFrom="paragraph">
                  <wp:posOffset>286385</wp:posOffset>
                </wp:positionV>
                <wp:extent cx="5612130" cy="3336290"/>
                <wp:effectExtent l="0" t="0" r="26670" b="0"/>
                <wp:wrapNone/>
                <wp:docPr id="26" name="Grupo 2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612130" cy="3336290"/>
                          <a:chOff x="0" y="0"/>
                          <a:chExt cx="5612130" cy="3336290"/>
                        </a:xfrm>
                      </wpg:grpSpPr>
                      <wpg:grpSp>
                        <wpg:cNvPr id="14" name="Grupo 14"/>
                        <wpg:cNvGrpSpPr/>
                        <wpg:grpSpPr>
                          <a:xfrm>
                            <a:off x="0" y="0"/>
                            <a:ext cx="5612130" cy="3336290"/>
                            <a:chOff x="0" y="0"/>
                            <a:chExt cx="5612130" cy="3336290"/>
                          </a:xfrm>
                        </wpg:grpSpPr>
                        <pic:pic xmlns:pic="http://schemas.openxmlformats.org/drawingml/2006/picture">
                          <pic:nvPicPr>
                            <pic:cNvPr id="10" name="Imagem 10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5610225" cy="30194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13" name="Caixa de texto 13"/>
                          <wps:cNvSpPr txBox="1"/>
                          <wps:spPr>
                            <a:xfrm>
                              <a:off x="0" y="3076575"/>
                              <a:ext cx="5612130" cy="259715"/>
                            </a:xfrm>
                            <a:prstGeom prst="rect">
                              <a:avLst/>
                            </a:prstGeom>
                            <a:solidFill>
                              <a:prstClr val="white"/>
                            </a:solidFill>
                            <a:ln>
                              <a:noFill/>
                            </a:ln>
                            <a:effectLst/>
                          </wps:spPr>
                          <wps:txbx>
                            <w:txbxContent>
                              <w:p w:rsidR="00980AD3" w:rsidRPr="00144E86" w:rsidRDefault="00980AD3" w:rsidP="00980AD3">
                                <w:pPr>
                                  <w:pStyle w:val="Legenda"/>
                                  <w:jc w:val="center"/>
                                  <w:rPr>
                                    <w:noProof/>
                                    <w:sz w:val="20"/>
                                    <w:szCs w:val="20"/>
                                  </w:rPr>
                                </w:pPr>
                                <w:bookmarkStart w:id="8" w:name="_Ref364257593"/>
                                <w:r>
                                  <w:t xml:space="preserve">Figura </w:t>
                                </w:r>
                                <w:r>
                                  <w:fldChar w:fldCharType="begin"/>
                                </w:r>
                                <w:r>
                                  <w:instrText xml:space="preserve"> SEQ Figura \* ARABIC </w:instrText>
                                </w:r>
                                <w:r>
                                  <w:fldChar w:fldCharType="separate"/>
                                </w:r>
                                <w:r w:rsidR="005B210C">
                                  <w:rPr>
                                    <w:noProof/>
                                  </w:rPr>
                                  <w:t>2</w:t>
                                </w:r>
                                <w:r>
                                  <w:fldChar w:fldCharType="end"/>
                                </w:r>
                                <w:bookmarkEnd w:id="8"/>
                                <w:r>
                                  <w:t xml:space="preserve"> – Janela inicial do módulo </w:t>
                                </w:r>
                                <w:r>
                                  <w:rPr>
                                    <w:i/>
                                  </w:rPr>
                                  <w:t>Gestão Dispositivos</w:t>
                                </w:r>
                                <w:r>
                                  <w:t xml:space="preserve"> sem configurações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spAutoFit/>
                          </wps:bodyPr>
                        </wps:wsp>
                      </wpg:grpSp>
                      <wps:wsp>
                        <wps:cNvPr id="15" name="Rectângulo 15"/>
                        <wps:cNvSpPr/>
                        <wps:spPr>
                          <a:xfrm>
                            <a:off x="161925" y="581025"/>
                            <a:ext cx="1800225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Rectângulo 17"/>
                        <wps:cNvSpPr/>
                        <wps:spPr>
                          <a:xfrm>
                            <a:off x="161925" y="1162050"/>
                            <a:ext cx="1800225" cy="23812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7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3133725" y="1400175"/>
                            <a:ext cx="2286000" cy="73342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70DE9" w:rsidRDefault="00170DE9">
                              <w:proofErr w:type="spellStart"/>
                              <w:r>
                                <w:t>Atualiza</w:t>
                              </w:r>
                              <w:proofErr w:type="spellEnd"/>
                              <w:r>
                                <w:t xml:space="preserve"> o painel de dispositivos para apresentar os novos dispositivos registados.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8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3133725" y="2276475"/>
                            <a:ext cx="2286000" cy="56197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170DE9" w:rsidRDefault="00170DE9">
                              <w:r>
                                <w:t>Como o nome indica, serve para criar uma configuração.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19" name="Rectângulo 19"/>
                        <wps:cNvSpPr/>
                        <wps:spPr>
                          <a:xfrm>
                            <a:off x="2514600" y="266700"/>
                            <a:ext cx="3095625" cy="275272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Caixa de Texto 2"/>
                        <wps:cNvSpPr txBox="1">
                          <a:spLocks noChangeArrowheads="1"/>
                        </wps:cNvSpPr>
                        <wps:spPr bwMode="auto">
                          <a:xfrm>
                            <a:off x="3124200" y="419100"/>
                            <a:ext cx="2286000" cy="40005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7A56D2" w:rsidRPr="007A56D2" w:rsidRDefault="007A56D2">
                              <w:pPr>
                                <w:rPr>
                                  <w:b/>
                                </w:rPr>
                              </w:pPr>
                              <w:r w:rsidRPr="007A56D2">
                                <w:rPr>
                                  <w:b/>
                                </w:rPr>
                                <w:t>Painel de dispositivos registados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spAutoFit/>
                        </wps:bodyPr>
                      </wps:wsp>
                      <wps:wsp>
                        <wps:cNvPr id="23" name="Conexão em ângulos rectos 23"/>
                        <wps:cNvCnPr/>
                        <wps:spPr>
                          <a:xfrm flipH="1" flipV="1">
                            <a:off x="1962150" y="685800"/>
                            <a:ext cx="1171575" cy="1028700"/>
                          </a:xfrm>
                          <a:prstGeom prst="bentConnector3">
                            <a:avLst>
                              <a:gd name="adj1" fmla="val 36179"/>
                            </a:avLst>
                          </a:prstGeom>
                          <a:ln w="19050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" name="Conexão em ângulos rectos 25"/>
                        <wps:cNvCnPr/>
                        <wps:spPr>
                          <a:xfrm flipH="1" flipV="1">
                            <a:off x="1962150" y="1285875"/>
                            <a:ext cx="1171575" cy="1238250"/>
                          </a:xfrm>
                          <a:prstGeom prst="bentConnector3">
                            <a:avLst>
                              <a:gd name="adj1" fmla="val 41870"/>
                            </a:avLst>
                          </a:prstGeom>
                          <a:ln w="19050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upo 26" o:spid="_x0000_s1029" style="position:absolute;left:0;text-align:left;margin-left:9pt;margin-top:22.55pt;width:441.9pt;height:262.7pt;z-index:251677696" coordsize="56121,333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">
                <v:group id="Grupo 14" o:spid="_x0000_s1030" style="position:absolute;width:56121;height:33362" coordsize="56121,333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gbEGcEAAADbAAAADwAAAGRycy9kb3ducmV2LnhtbERPTYvCMBC9C/sfwix4&#10;07S7KkvXKCKueBBBXRBvQzO2xWZSmtjWf28Ewds83udM550pRUO1KywriIcRCOLU6oIzBf/Hv8EP&#10;COeRNZaWScGdHMxnH70pJtq2vKfm4DMRQtglqCD3vkqkdGlOBt3QVsSBu9jaoA+wzqSusQ3hppRf&#10;UTSRBgsODTlWtMwpvR5uRsG6xXbxHa+a7fWyvJ+P491pG5NS/c9u8QvCU+ff4pd7o8P8E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kgbEGcEAAADbAAAADwAA&#10;AAAAAAAAAAAAAACqAgAAZHJzL2Rvd25yZXYueG1sUEsFBgAAAAAEAAQA+gAAAJgDAAAAAA==&#10;">
                  <v:shape id="Imagem 10" o:spid="_x0000_s1031" type="#_x0000_t75" style="position:absolute;width:56102;height:3019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RqXvbGAAAA2wAAAA8AAABkcnMvZG93bnJldi54bWxEj09rwkAQxe+C32EZwZtu9CAldRVRC5XS&#10;Uv8geBuzYxKbnU2zq6bfvnMo9DbDe/Peb6bz1lXqTk0oPRsYDRNQxJm3JecGDvuXwROoEJEtVp7J&#10;wA8FmM+6nSmm1j94S/ddzJWEcEjRQBFjnWodsoIchqGviUW7+MZhlLXJtW3wIeGu0uMkmWiHJUtD&#10;gTUtC8q+djdn4Hpa28XH2/V0Wx/D+zl+fm/Gq4kx/V67eAYVqY3/5r/rVyv4Qi+/yAB69gs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hGpe9sYAAADbAAAADwAAAAAAAAAAAAAA&#10;AACfAgAAZHJzL2Rvd25yZXYueG1sUEsFBgAAAAAEAAQA9wAAAJIDAAAAAA==&#10;">
                    <v:imagedata r:id="rId14" o:title=""/>
                    <v:path arrowok="t"/>
                  </v:shape>
                  <v:shape id="Caixa de texto 13" o:spid="_x0000_s1032" type="#_x0000_t202" style="position:absolute;top:30765;width:56121;height:25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qMFscMA&#10;AADbAAAADwAAAGRycy9kb3ducmV2LnhtbERPTWsCMRC9F/ofwhS8FM22ishqFJEWtBfp1ou3YTNu&#10;VjeTJcnq+u+bQsHbPN7nLFa9bcSVfKgdK3gbZSCIS6drrhQcfj6HMxAhImtsHJOCOwVYLZ+fFphr&#10;d+NvuhaxEimEQ44KTIxtLmUoDVkMI9cSJ+7kvMWYoK+k9nhL4baR71k2lRZrTg0GW9oYKi9FZxXs&#10;J8e9ee1OH1/rydjvDt1meq4KpQYv/XoOIlIfH+J/91an+WP4+yUdIJ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5qMFscMAAADbAAAADwAAAAAAAAAAAAAAAACYAgAAZHJzL2Rv&#10;d25yZXYueG1sUEsFBgAAAAAEAAQA9QAAAIgDAAAAAA==&#10;" stroked="f">
                    <v:textbox style="mso-fit-shape-to-text:t" inset="0,0,0,0">
                      <w:txbxContent>
                        <w:p w:rsidR="00980AD3" w:rsidRPr="00144E86" w:rsidRDefault="00980AD3" w:rsidP="00980AD3">
                          <w:pPr>
                            <w:pStyle w:val="Legenda"/>
                            <w:jc w:val="center"/>
                            <w:rPr>
                              <w:noProof/>
                              <w:sz w:val="20"/>
                              <w:szCs w:val="20"/>
                            </w:rPr>
                          </w:pPr>
                          <w:bookmarkStart w:id="9" w:name="_Ref364257593"/>
                          <w:r>
                            <w:t xml:space="preserve">Figura </w:t>
                          </w:r>
                          <w:r>
                            <w:fldChar w:fldCharType="begin"/>
                          </w:r>
                          <w:r>
                            <w:instrText xml:space="preserve"> SEQ Figura \* ARABIC </w:instrText>
                          </w:r>
                          <w:r>
                            <w:fldChar w:fldCharType="separate"/>
                          </w:r>
                          <w:r w:rsidR="005B210C">
                            <w:rPr>
                              <w:noProof/>
                            </w:rPr>
                            <w:t>2</w:t>
                          </w:r>
                          <w:r>
                            <w:fldChar w:fldCharType="end"/>
                          </w:r>
                          <w:bookmarkEnd w:id="9"/>
                          <w:r>
                            <w:t xml:space="preserve"> – Janela inicial do módulo </w:t>
                          </w:r>
                          <w:r>
                            <w:rPr>
                              <w:i/>
                            </w:rPr>
                            <w:t>Gestão Dispositivos</w:t>
                          </w:r>
                          <w:r>
                            <w:t xml:space="preserve"> sem configurações </w:t>
                          </w:r>
                        </w:p>
                      </w:txbxContent>
                    </v:textbox>
                  </v:shape>
                </v:group>
                <v:rect id="Rectângulo 15" o:spid="_x0000_s1033" style="position:absolute;left:1619;top:5810;width:18002;height:2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NzbasUA&#10;AADbAAAADwAAAGRycy9kb3ducmV2LnhtbESPQWvCQBCF7wX/wzKCl1I3tTRI6hpswFA8FKpeeptm&#10;xySYnQ27q4n/3i0UepvhvffNm1U+mk5cyfnWsoLneQKCuLK65VrB8bB9WoLwAVljZ5kU3MhDvp48&#10;rDDTduAvuu5DLSKEfYYKmhD6TEpfNWTQz21PHLWTdQZDXF0ttcMhwk0nF0mSSoMtxwsN9lQ0VJ33&#10;F6Pgp/x2xfL9pQyXxzSiz/WOPgelZtNx8wYi0Bj+zX/pDx3rv8LvL3EAub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A3NtqxQAAANsAAAAPAAAAAAAAAAAAAAAAAJgCAABkcnMv&#10;ZG93bnJldi54bWxQSwUGAAAAAAQABAD1AAAAigMAAAAA&#10;" filled="f" strokecolor="red" strokeweight="2pt"/>
                <v:rect id="Rectângulo 17" o:spid="_x0000_s1034" style="position:absolute;left:1619;top:11620;width:18002;height:238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0LghsUA&#10;AADbAAAADwAAAGRycy9kb3ducmV2LnhtbESPQWvCQBCF7wX/wzKCl1I3tZBK6hpswFA8FKpeeptm&#10;xySYnQ27q4n/3i0UepvhvffNm1U+mk5cyfnWsoLneQKCuLK65VrB8bB9WoLwAVljZ5kU3MhDvp48&#10;rDDTduAvuu5DLSKEfYYKmhD6TEpfNWTQz21PHLWTdQZDXF0ttcMhwk0nF0mSSoMtxwsN9lQ0VJ33&#10;F6Pgp/x2xfL9pQyXxzSiz/WOPgelZtNx8wYi0Bj+zX/pDx3rv8LvL3EAub4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fQuCGxQAAANsAAAAPAAAAAAAAAAAAAAAAAJgCAABkcnMv&#10;ZG93bnJldi54bWxQSwUGAAAAAAQABAD1AAAAigMAAAAA&#10;" filled="f" strokecolor="red" strokeweight="2pt"/>
                <v:shape id="Caixa de Texto 2" o:spid="_x0000_s1035" type="#_x0000_t202" style="position:absolute;left:31337;top:14001;width:22860;height:73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H37LMYA&#10;AADcAAAADwAAAGRycy9kb3ducmV2LnhtbESPT2sCMRTE74V+h/AK3jTbirZsjSKK0Jt/Wijenslz&#10;s7h52W7SdfXTG6HQ4zAzv2Ems85VoqUmlJ4VPA8yEMTam5ILBV+fq/4biBCRDVaeScGFAsymjw8T&#10;zI0/85baXSxEgnDIUYGNsc6lDNqSwzDwNXHyjr5xGJNsCmkaPCe4q+RLlo2lw5LTgsWaFpb0affr&#10;FITl5qfWx83hZM3lul62I/292ivVe+rm7yAidfE//Nf+MAqG2Svcz6QjIK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H37LMYAAADcAAAADwAAAAAAAAAAAAAAAACYAgAAZHJz&#10;L2Rvd25yZXYueG1sUEsFBgAAAAAEAAQA9QAAAIsDAAAAAA==&#10;">
                  <v:textbox style="mso-fit-shape-to-text:t">
                    <w:txbxContent>
                      <w:p w:rsidR="00170DE9" w:rsidRDefault="00170DE9">
                        <w:proofErr w:type="spellStart"/>
                        <w:r>
                          <w:t>Atualiza</w:t>
                        </w:r>
                        <w:proofErr w:type="spellEnd"/>
                        <w:r>
                          <w:t xml:space="preserve"> o painel de dispositivos para apresentar os novos dispositivos registados.</w:t>
                        </w:r>
                      </w:p>
                    </w:txbxContent>
                  </v:textbox>
                </v:shape>
                <v:shape id="Caixa de Texto 2" o:spid="_x0000_s1036" type="#_x0000_t202" style="position:absolute;left:31337;top:22764;width:22860;height:56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ovkXsUA&#10;AADbAAAADwAAAGRycy9kb3ducmV2LnhtbESPQUsDMRCF74L/IYzgzc1asMjatIil0Ju1FsTbmEw3&#10;SzeTdRO3W39951DobYb35r1vZosxtGqgPjWRDTwWJShiG13DtYHd5+rhGVTKyA7byGTgRAkW89ub&#10;GVYuHvmDhm2ulYRwqtCAz7mrtE7WU8BUxI5YtH3sA2ZZ+1q7Ho8SHlo9KcupDtiwNHjs6M2TPWz/&#10;goG03Px2dr/5OXh3+n9fDk/2a/VtzP3d+PoCKtOYr+bL9doJvsDKLzKAnp8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i+RexQAAANsAAAAPAAAAAAAAAAAAAAAAAJgCAABkcnMv&#10;ZG93bnJldi54bWxQSwUGAAAAAAQABAD1AAAAigMAAAAA&#10;">
                  <v:textbox style="mso-fit-shape-to-text:t">
                    <w:txbxContent>
                      <w:p w:rsidR="00170DE9" w:rsidRDefault="00170DE9">
                        <w:r>
                          <w:t>Como o nome indica, serve para criar uma configuração.</w:t>
                        </w:r>
                      </w:p>
                    </w:txbxContent>
                  </v:textbox>
                </v:shape>
                <v:rect id="Rectângulo 19" o:spid="_x0000_s1037" style="position:absolute;left:25146;top:2667;width:30956;height:2752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HRb8QA&#10;AADbAAAADwAAAGRycy9kb3ducmV2LnhtbESPT4vCMBDF74LfIYzgRTRdF0SrUVRYWTws+OfibWzG&#10;tthMShJt99tvhAVvM7z3fvNmsWpNJZ7kfGlZwccoAUGcWV1yruB8+hpOQfiArLGyTAp+ycNq2e0s&#10;MNW24QM9jyEXEcI+RQVFCHUqpc8KMuhHtiaO2s06gyGuLpfaYRPhppLjJJlIgyXHCwXWtC0oux8f&#10;RsF1d3Hb6eZzFx6DSUTf8z39NEr1e+16DiJQG97m//S3jvVn8PolDiC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GR0W/EAAAA2wAAAA8AAAAAAAAAAAAAAAAAmAIAAGRycy9k&#10;b3ducmV2LnhtbFBLBQYAAAAABAAEAPUAAACJAwAAAAA=&#10;" filled="f" strokecolor="red" strokeweight="2pt"/>
                <v:shape id="Caixa de Texto 2" o:spid="_x0000_s1038" type="#_x0000_t202" style="position:absolute;left:31242;top:4191;width:22860;height:4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2HfsMA&#10;AADbAAAADwAAAGRycy9kb3ducmV2LnhtbESPQWsCMRSE7wX/Q3iCt5pVsJTVKKII3rS2ULw9k+dm&#10;cfOybuK6+uubQqHHYWa+YWaLzlWipSaUnhWMhhkIYu1NyYWCr8/N6zuIEJENVp5JwYMCLOa9lxnm&#10;xt/5g9pDLESCcMhRgY2xzqUM2pLDMPQ1cfLOvnEYk2wKaRq8J7ir5DjL3qTDktOCxZpWlvTlcHMK&#10;wnp/rfV5f7pY83ju1u1Ef2+OSg363XIKIlIX/8N/7a1RMB7B75f0A+T8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d2HfsMAAADbAAAADwAAAAAAAAAAAAAAAACYAgAAZHJzL2Rv&#10;d25yZXYueG1sUEsFBgAAAAAEAAQA9QAAAIgDAAAAAA==&#10;">
                  <v:textbox style="mso-fit-shape-to-text:t">
                    <w:txbxContent>
                      <w:p w:rsidR="007A56D2" w:rsidRPr="007A56D2" w:rsidRDefault="007A56D2">
                        <w:pPr>
                          <w:rPr>
                            <w:b/>
                          </w:rPr>
                        </w:pPr>
                        <w:r w:rsidRPr="007A56D2">
                          <w:rPr>
                            <w:b/>
                          </w:rPr>
                          <w:t>Painel de dispositivos registados</w:t>
                        </w:r>
                      </w:p>
                    </w:txbxContent>
                  </v:textbox>
                </v:shape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Conexão em ângulos rectos 23" o:spid="_x0000_s1039" type="#_x0000_t34" style="position:absolute;left:19621;top:6858;width:11716;height:10287;flip:x y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OJjj8IAAADbAAAADwAAAGRycy9kb3ducmV2LnhtbESP0YrCMBRE3xf8h3AXfFk0tYJo1ygi&#10;u+LbstUPuDR327DNTUmitn9vBMHHYWbOMOttb1txJR+MYwWzaQaCuHLacK3gfPqeLEGEiKyxdUwK&#10;Bgqw3Yze1lhod+NfupaxFgnCoUAFTYxdIWWoGrIYpq4jTt6f8xZjkr6W2uMtwW0r8yxbSIuG00KD&#10;He0bqv7Li1Vw6Pzi/HM0H61ema++ng35oRyUGr/3u08Qkfr4Cj/bR60gn8PjS/oBcnM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OJjj8IAAADbAAAADwAAAAAAAAAAAAAA&#10;AAChAgAAZHJzL2Rvd25yZXYueG1sUEsFBgAAAAAEAAQA+QAAAJADAAAAAA==&#10;" adj="7815" strokecolor="#4579b8 [3044]" strokeweight="1.5pt">
                  <v:stroke endarrow="open"/>
                </v:shape>
                <v:shape id="Conexão em ângulos rectos 25" o:spid="_x0000_s1040" type="#_x0000_t34" style="position:absolute;left:19621;top:12858;width:11716;height:12383;flip:x y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qy0cQAAADbAAAADwAAAGRycy9kb3ducmV2LnhtbESPT2vCQBTE7wW/w/KEXopuFColdRNU&#10;KJTeqhba2zP7mo1m34bsNn++fVcQPA4z8xtmnQ+2Fh21vnKsYDFPQBAXTldcKjge3mYvIHxA1lg7&#10;JgUjecizycMaU+16/qRuH0oRIexTVGBCaFIpfWHIop+7hjh6v661GKJsS6lb7CPc1nKZJCtpseK4&#10;YLChnaHisv+zCr5XP0f7dT49jaU/8MfWb5zZ9ko9TofNK4hAQ7iHb+13rWD5DNcv8QfI7B8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Q+rLRxAAAANsAAAAPAAAAAAAAAAAA&#10;AAAAAKECAABkcnMvZG93bnJldi54bWxQSwUGAAAAAAQABAD5AAAAkgMAAAAA&#10;" adj="9044" strokecolor="#4579b8 [3044]" strokeweight="1.5pt">
                  <v:stroke endarrow="open"/>
                </v:shape>
              </v:group>
            </w:pict>
          </mc:Fallback>
        </mc:AlternateContent>
      </w:r>
    </w:p>
    <w:p w:rsidR="00597AA6" w:rsidRDefault="00980AD3" w:rsidP="00980AD3">
      <w:pPr>
        <w:spacing w:after="0" w:line="240" w:lineRule="auto"/>
        <w:jc w:val="right"/>
        <w:rPr>
          <w:rFonts w:eastAsia="MS Mincho"/>
          <w:noProof/>
          <w:lang w:eastAsia="pt-PT"/>
        </w:rPr>
      </w:pPr>
      <w:r>
        <w:rPr>
          <w:noProof/>
          <w:lang w:eastAsia="pt-PT"/>
        </w:rPr>
        <w:br w:type="textWrapping" w:clear="all"/>
      </w:r>
    </w:p>
    <w:p w:rsidR="005601B5" w:rsidRDefault="005601B5" w:rsidP="00980AD3">
      <w:pPr>
        <w:spacing w:after="0" w:line="240" w:lineRule="auto"/>
        <w:jc w:val="right"/>
        <w:rPr>
          <w:rFonts w:eastAsia="MS Mincho"/>
          <w:noProof/>
          <w:lang w:eastAsia="pt-PT"/>
        </w:rPr>
      </w:pPr>
    </w:p>
    <w:p w:rsidR="005601B5" w:rsidRDefault="005601B5" w:rsidP="00980AD3">
      <w:pPr>
        <w:spacing w:after="0" w:line="240" w:lineRule="auto"/>
        <w:jc w:val="right"/>
        <w:rPr>
          <w:rFonts w:eastAsia="MS Mincho"/>
          <w:noProof/>
          <w:lang w:eastAsia="pt-PT"/>
        </w:rPr>
      </w:pPr>
    </w:p>
    <w:p w:rsidR="005601B5" w:rsidRDefault="005601B5" w:rsidP="00980AD3">
      <w:pPr>
        <w:spacing w:after="0" w:line="240" w:lineRule="auto"/>
        <w:jc w:val="right"/>
        <w:rPr>
          <w:rFonts w:eastAsia="MS Mincho"/>
          <w:noProof/>
          <w:lang w:eastAsia="pt-PT"/>
        </w:rPr>
      </w:pPr>
    </w:p>
    <w:p w:rsidR="005601B5" w:rsidRDefault="005601B5" w:rsidP="00980AD3">
      <w:pPr>
        <w:spacing w:after="0" w:line="240" w:lineRule="auto"/>
        <w:jc w:val="right"/>
        <w:rPr>
          <w:rFonts w:eastAsia="MS Mincho"/>
          <w:noProof/>
          <w:lang w:eastAsia="pt-PT"/>
        </w:rPr>
      </w:pPr>
    </w:p>
    <w:p w:rsidR="005601B5" w:rsidRDefault="005601B5" w:rsidP="00980AD3">
      <w:pPr>
        <w:spacing w:after="0" w:line="240" w:lineRule="auto"/>
        <w:jc w:val="right"/>
        <w:rPr>
          <w:rFonts w:eastAsia="MS Mincho"/>
          <w:noProof/>
          <w:lang w:eastAsia="pt-PT"/>
        </w:rPr>
      </w:pPr>
    </w:p>
    <w:p w:rsidR="005601B5" w:rsidRDefault="005601B5" w:rsidP="00980AD3">
      <w:pPr>
        <w:spacing w:after="0" w:line="240" w:lineRule="auto"/>
        <w:jc w:val="right"/>
        <w:rPr>
          <w:rFonts w:eastAsia="MS Mincho"/>
          <w:noProof/>
          <w:lang w:eastAsia="pt-PT"/>
        </w:rPr>
      </w:pPr>
    </w:p>
    <w:p w:rsidR="005601B5" w:rsidRDefault="005601B5" w:rsidP="00980AD3">
      <w:pPr>
        <w:spacing w:after="0" w:line="240" w:lineRule="auto"/>
        <w:jc w:val="right"/>
        <w:rPr>
          <w:rFonts w:eastAsia="MS Mincho"/>
          <w:noProof/>
          <w:lang w:eastAsia="pt-PT"/>
        </w:rPr>
      </w:pPr>
    </w:p>
    <w:p w:rsidR="005601B5" w:rsidRDefault="005601B5" w:rsidP="00980AD3">
      <w:pPr>
        <w:spacing w:after="0" w:line="240" w:lineRule="auto"/>
        <w:jc w:val="right"/>
        <w:rPr>
          <w:rFonts w:eastAsia="MS Mincho"/>
          <w:noProof/>
          <w:lang w:eastAsia="pt-PT"/>
        </w:rPr>
      </w:pPr>
    </w:p>
    <w:p w:rsidR="005601B5" w:rsidRDefault="005601B5" w:rsidP="00980AD3">
      <w:pPr>
        <w:spacing w:after="0" w:line="240" w:lineRule="auto"/>
        <w:jc w:val="right"/>
        <w:rPr>
          <w:rFonts w:eastAsia="MS Mincho"/>
          <w:noProof/>
          <w:lang w:eastAsia="pt-PT"/>
        </w:rPr>
      </w:pPr>
    </w:p>
    <w:p w:rsidR="005601B5" w:rsidRDefault="005601B5" w:rsidP="00980AD3">
      <w:pPr>
        <w:spacing w:after="0" w:line="240" w:lineRule="auto"/>
        <w:jc w:val="right"/>
        <w:rPr>
          <w:rFonts w:eastAsia="MS Mincho"/>
          <w:noProof/>
          <w:lang w:eastAsia="pt-PT"/>
        </w:rPr>
      </w:pPr>
    </w:p>
    <w:p w:rsidR="005601B5" w:rsidRDefault="005601B5" w:rsidP="00980AD3">
      <w:pPr>
        <w:spacing w:after="0" w:line="240" w:lineRule="auto"/>
        <w:jc w:val="right"/>
        <w:rPr>
          <w:rFonts w:eastAsia="MS Mincho"/>
          <w:noProof/>
          <w:lang w:eastAsia="pt-PT"/>
        </w:rPr>
      </w:pPr>
    </w:p>
    <w:p w:rsidR="005601B5" w:rsidRDefault="005601B5" w:rsidP="00980AD3">
      <w:pPr>
        <w:spacing w:after="0" w:line="240" w:lineRule="auto"/>
        <w:jc w:val="right"/>
        <w:rPr>
          <w:rFonts w:eastAsia="MS Mincho"/>
          <w:noProof/>
          <w:lang w:eastAsia="pt-PT"/>
        </w:rPr>
      </w:pPr>
    </w:p>
    <w:p w:rsidR="005601B5" w:rsidRDefault="005601B5" w:rsidP="00980AD3">
      <w:pPr>
        <w:spacing w:after="0" w:line="240" w:lineRule="auto"/>
        <w:jc w:val="right"/>
        <w:rPr>
          <w:rFonts w:eastAsia="MS Mincho"/>
          <w:noProof/>
          <w:lang w:eastAsia="pt-PT"/>
        </w:rPr>
      </w:pPr>
    </w:p>
    <w:p w:rsidR="005601B5" w:rsidRDefault="005601B5" w:rsidP="00980AD3">
      <w:pPr>
        <w:spacing w:after="0" w:line="240" w:lineRule="auto"/>
        <w:jc w:val="right"/>
        <w:rPr>
          <w:rFonts w:eastAsia="MS Mincho"/>
          <w:noProof/>
          <w:lang w:eastAsia="pt-PT"/>
        </w:rPr>
      </w:pPr>
    </w:p>
    <w:p w:rsidR="005601B5" w:rsidRDefault="005601B5" w:rsidP="00980AD3">
      <w:pPr>
        <w:spacing w:after="0" w:line="240" w:lineRule="auto"/>
        <w:jc w:val="right"/>
        <w:rPr>
          <w:rFonts w:eastAsia="MS Mincho"/>
          <w:noProof/>
          <w:lang w:eastAsia="pt-PT"/>
        </w:rPr>
      </w:pPr>
    </w:p>
    <w:p w:rsidR="005601B5" w:rsidRDefault="005601B5" w:rsidP="00980AD3">
      <w:pPr>
        <w:spacing w:after="0" w:line="240" w:lineRule="auto"/>
        <w:jc w:val="right"/>
        <w:rPr>
          <w:rFonts w:eastAsia="MS Mincho"/>
          <w:noProof/>
          <w:lang w:eastAsia="pt-PT"/>
        </w:rPr>
      </w:pPr>
    </w:p>
    <w:p w:rsidR="005601B5" w:rsidRDefault="005601B5" w:rsidP="00980AD3">
      <w:pPr>
        <w:spacing w:after="0" w:line="240" w:lineRule="auto"/>
        <w:jc w:val="right"/>
        <w:rPr>
          <w:rFonts w:eastAsia="MS Mincho"/>
          <w:noProof/>
          <w:lang w:eastAsia="pt-PT"/>
        </w:rPr>
      </w:pPr>
    </w:p>
    <w:p w:rsidR="005601B5" w:rsidRDefault="005601B5" w:rsidP="00980AD3">
      <w:pPr>
        <w:spacing w:after="0" w:line="240" w:lineRule="auto"/>
        <w:jc w:val="right"/>
        <w:rPr>
          <w:rFonts w:eastAsia="MS Mincho"/>
          <w:noProof/>
          <w:lang w:eastAsia="pt-PT"/>
        </w:rPr>
      </w:pPr>
    </w:p>
    <w:p w:rsidR="005601B5" w:rsidRDefault="005601B5" w:rsidP="00980AD3">
      <w:pPr>
        <w:spacing w:after="0" w:line="240" w:lineRule="auto"/>
        <w:jc w:val="right"/>
        <w:rPr>
          <w:rFonts w:eastAsia="MS Mincho"/>
          <w:noProof/>
          <w:lang w:eastAsia="pt-PT"/>
        </w:rPr>
      </w:pPr>
    </w:p>
    <w:p w:rsidR="005601B5" w:rsidRDefault="005601B5" w:rsidP="00980AD3">
      <w:pPr>
        <w:spacing w:after="0" w:line="240" w:lineRule="auto"/>
        <w:jc w:val="right"/>
        <w:rPr>
          <w:rFonts w:eastAsia="MS Mincho"/>
          <w:noProof/>
          <w:lang w:eastAsia="pt-PT"/>
        </w:rPr>
      </w:pPr>
    </w:p>
    <w:p w:rsidR="005601B5" w:rsidRDefault="005601B5" w:rsidP="00980AD3">
      <w:pPr>
        <w:spacing w:after="0" w:line="240" w:lineRule="auto"/>
        <w:jc w:val="right"/>
        <w:rPr>
          <w:rFonts w:eastAsia="MS Mincho"/>
          <w:noProof/>
          <w:lang w:eastAsia="pt-PT"/>
        </w:rPr>
      </w:pPr>
    </w:p>
    <w:p w:rsidR="005601B5" w:rsidRDefault="005601B5" w:rsidP="005601B5">
      <w:pPr>
        <w:spacing w:after="0" w:line="240" w:lineRule="auto"/>
        <w:rPr>
          <w:rFonts w:eastAsia="MS Mincho"/>
          <w:noProof/>
          <w:lang w:eastAsia="pt-PT"/>
        </w:rPr>
      </w:pPr>
    </w:p>
    <w:p w:rsidR="005601B5" w:rsidRDefault="005601B5" w:rsidP="005601B5">
      <w:pPr>
        <w:spacing w:after="0" w:line="240" w:lineRule="auto"/>
        <w:rPr>
          <w:rFonts w:eastAsia="MS Mincho"/>
          <w:noProof/>
          <w:lang w:eastAsia="pt-PT"/>
        </w:rPr>
      </w:pPr>
    </w:p>
    <w:p w:rsidR="00CF54E2" w:rsidRPr="006143EE" w:rsidRDefault="00CF54E2" w:rsidP="00500ABB">
      <w:pPr>
        <w:pStyle w:val="Subttulo"/>
        <w:rPr>
          <w:rFonts w:eastAsia="MS Mincho"/>
          <w:i/>
          <w:noProof/>
          <w:u w:val="single"/>
        </w:rPr>
      </w:pPr>
      <w:bookmarkStart w:id="10" w:name="_Toc364267865"/>
      <w:r w:rsidRPr="006143EE">
        <w:rPr>
          <w:rFonts w:eastAsia="MS Mincho"/>
          <w:i/>
          <w:noProof/>
          <w:u w:val="single"/>
        </w:rPr>
        <w:t>Criar nova configuração</w:t>
      </w:r>
      <w:bookmarkEnd w:id="10"/>
    </w:p>
    <w:p w:rsidR="00CF54E2" w:rsidRDefault="00CF54E2" w:rsidP="00CF54E2">
      <w:pPr>
        <w:spacing w:after="0" w:line="240" w:lineRule="auto"/>
        <w:rPr>
          <w:rFonts w:eastAsia="MS Mincho"/>
          <w:b/>
          <w:i/>
          <w:noProof/>
          <w:lang w:eastAsia="pt-PT"/>
        </w:rPr>
      </w:pPr>
    </w:p>
    <w:p w:rsidR="00CF54E2" w:rsidRDefault="00CF54E2" w:rsidP="00CF54E2">
      <w:pPr>
        <w:spacing w:after="0" w:line="240" w:lineRule="auto"/>
        <w:rPr>
          <w:rFonts w:eastAsia="MS Mincho"/>
          <w:noProof/>
          <w:lang w:eastAsia="pt-PT"/>
        </w:rPr>
      </w:pPr>
      <w:r w:rsidRPr="00CF54E2">
        <w:rPr>
          <w:rFonts w:eastAsia="MS Mincho"/>
          <w:noProof/>
          <w:lang w:eastAsia="pt-PT"/>
        </w:rPr>
        <w:t>Permite</w:t>
      </w:r>
      <w:r w:rsidR="00083853">
        <w:rPr>
          <w:rFonts w:eastAsia="MS Mincho"/>
          <w:noProof/>
          <w:lang w:eastAsia="pt-PT"/>
        </w:rPr>
        <w:t xml:space="preserve"> criar uma configuração</w:t>
      </w:r>
      <w:r w:rsidR="003949E8">
        <w:rPr>
          <w:rFonts w:eastAsia="MS Mincho"/>
          <w:noProof/>
          <w:lang w:eastAsia="pt-PT"/>
        </w:rPr>
        <w:t>(</w:t>
      </w:r>
      <w:r w:rsidR="003949E8" w:rsidRPr="003949E8">
        <w:rPr>
          <w:rFonts w:eastAsia="MS Mincho"/>
          <w:b/>
          <w:noProof/>
          <w:lang w:eastAsia="pt-PT"/>
        </w:rPr>
        <w:fldChar w:fldCharType="begin"/>
      </w:r>
      <w:r w:rsidR="003949E8" w:rsidRPr="003949E8">
        <w:rPr>
          <w:rFonts w:eastAsia="MS Mincho"/>
          <w:b/>
          <w:noProof/>
          <w:lang w:eastAsia="pt-PT"/>
        </w:rPr>
        <w:instrText xml:space="preserve"> REF _Ref364261654 \h </w:instrText>
      </w:r>
      <w:r w:rsidR="003949E8" w:rsidRPr="003949E8">
        <w:rPr>
          <w:rFonts w:eastAsia="MS Mincho"/>
          <w:b/>
          <w:noProof/>
          <w:lang w:eastAsia="pt-PT"/>
        </w:rPr>
      </w:r>
      <w:r w:rsidR="003949E8">
        <w:rPr>
          <w:rFonts w:eastAsia="MS Mincho"/>
          <w:b/>
          <w:noProof/>
          <w:lang w:eastAsia="pt-PT"/>
        </w:rPr>
        <w:instrText xml:space="preserve"> \* MERGEFORMAT </w:instrText>
      </w:r>
      <w:r w:rsidR="003949E8" w:rsidRPr="003949E8">
        <w:rPr>
          <w:rFonts w:eastAsia="MS Mincho"/>
          <w:b/>
          <w:noProof/>
          <w:lang w:eastAsia="pt-PT"/>
        </w:rPr>
        <w:fldChar w:fldCharType="separate"/>
      </w:r>
      <w:r w:rsidR="005B210C" w:rsidRPr="005B210C">
        <w:rPr>
          <w:b/>
        </w:rPr>
        <w:t xml:space="preserve">Figura </w:t>
      </w:r>
      <w:r w:rsidR="005B210C" w:rsidRPr="005B210C">
        <w:rPr>
          <w:b/>
          <w:noProof/>
        </w:rPr>
        <w:t>3</w:t>
      </w:r>
      <w:r w:rsidR="003949E8" w:rsidRPr="003949E8">
        <w:rPr>
          <w:rFonts w:eastAsia="MS Mincho"/>
          <w:b/>
          <w:noProof/>
          <w:lang w:eastAsia="pt-PT"/>
        </w:rPr>
        <w:fldChar w:fldCharType="end"/>
      </w:r>
      <w:r w:rsidR="003949E8">
        <w:rPr>
          <w:rFonts w:eastAsia="MS Mincho"/>
          <w:noProof/>
          <w:lang w:eastAsia="pt-PT"/>
        </w:rPr>
        <w:t>)</w:t>
      </w:r>
      <w:r w:rsidR="00083853">
        <w:rPr>
          <w:rFonts w:eastAsia="MS Mincho"/>
          <w:noProof/>
          <w:lang w:eastAsia="pt-PT"/>
        </w:rPr>
        <w:t xml:space="preserve"> e </w:t>
      </w:r>
      <w:r w:rsidR="0000622D">
        <w:rPr>
          <w:rFonts w:eastAsia="MS Mincho"/>
          <w:noProof/>
          <w:lang w:eastAsia="pt-PT"/>
        </w:rPr>
        <w:t>associa-la a um dispositivo</w:t>
      </w:r>
      <w:r w:rsidR="00083853">
        <w:rPr>
          <w:rFonts w:eastAsia="MS Mincho"/>
          <w:noProof/>
          <w:lang w:eastAsia="pt-PT"/>
        </w:rPr>
        <w:t>. Cada campo</w:t>
      </w:r>
      <w:r w:rsidR="0000622D">
        <w:rPr>
          <w:rFonts w:eastAsia="MS Mincho"/>
          <w:noProof/>
          <w:lang w:eastAsia="pt-PT"/>
        </w:rPr>
        <w:t xml:space="preserve"> selecionado</w:t>
      </w:r>
      <w:r w:rsidR="00083853">
        <w:rPr>
          <w:rFonts w:eastAsia="MS Mincho"/>
          <w:noProof/>
          <w:lang w:eastAsia="pt-PT"/>
        </w:rPr>
        <w:t xml:space="preserve"> tem uma descrição que informa ao utilizador sobre a sua funcionalidade</w:t>
      </w:r>
      <w:r w:rsidR="0000622D">
        <w:rPr>
          <w:rFonts w:eastAsia="MS Mincho"/>
          <w:noProof/>
          <w:lang w:eastAsia="pt-PT"/>
        </w:rPr>
        <w:t>.</w:t>
      </w:r>
    </w:p>
    <w:p w:rsidR="003E4E35" w:rsidRDefault="003E4E35" w:rsidP="00CF54E2">
      <w:pPr>
        <w:spacing w:after="0" w:line="240" w:lineRule="auto"/>
        <w:rPr>
          <w:rFonts w:eastAsia="MS Mincho"/>
          <w:noProof/>
          <w:lang w:eastAsia="pt-PT"/>
        </w:rPr>
      </w:pPr>
    </w:p>
    <w:p w:rsidR="009023BD" w:rsidRDefault="003E4E35" w:rsidP="00CF54E2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 xml:space="preserve">Depois de criar a configuração, </w:t>
      </w:r>
      <w:r w:rsidR="009023BD">
        <w:rPr>
          <w:rFonts w:eastAsia="MS Mincho"/>
          <w:noProof/>
          <w:lang w:eastAsia="pt-PT"/>
        </w:rPr>
        <w:t>esta aparece no “painel de dispositivos registados”</w:t>
      </w:r>
      <w:r w:rsidR="00477FB1">
        <w:rPr>
          <w:rFonts w:eastAsia="MS Mincho"/>
          <w:noProof/>
          <w:lang w:eastAsia="pt-PT"/>
        </w:rPr>
        <w:t xml:space="preserve"> (</w:t>
      </w:r>
      <w:r w:rsidR="00477FB1" w:rsidRPr="00904750">
        <w:rPr>
          <w:rFonts w:eastAsia="MS Mincho"/>
          <w:b/>
          <w:noProof/>
          <w:lang w:eastAsia="pt-PT"/>
        </w:rPr>
        <w:fldChar w:fldCharType="begin"/>
      </w:r>
      <w:r w:rsidR="00477FB1" w:rsidRPr="00904750">
        <w:rPr>
          <w:rFonts w:eastAsia="MS Mincho"/>
          <w:b/>
          <w:noProof/>
          <w:lang w:eastAsia="pt-PT"/>
        </w:rPr>
        <w:instrText xml:space="preserve"> REF _Ref364263023 \h </w:instrText>
      </w:r>
      <w:r w:rsidR="00477FB1" w:rsidRPr="00904750">
        <w:rPr>
          <w:rFonts w:eastAsia="MS Mincho"/>
          <w:b/>
          <w:noProof/>
          <w:lang w:eastAsia="pt-PT"/>
        </w:rPr>
      </w:r>
      <w:r w:rsidR="00904750">
        <w:rPr>
          <w:rFonts w:eastAsia="MS Mincho"/>
          <w:b/>
          <w:noProof/>
          <w:lang w:eastAsia="pt-PT"/>
        </w:rPr>
        <w:instrText xml:space="preserve"> \* MERGEFORMAT </w:instrText>
      </w:r>
      <w:r w:rsidR="00477FB1" w:rsidRPr="00904750">
        <w:rPr>
          <w:rFonts w:eastAsia="MS Mincho"/>
          <w:b/>
          <w:noProof/>
          <w:lang w:eastAsia="pt-PT"/>
        </w:rPr>
        <w:fldChar w:fldCharType="separate"/>
      </w:r>
      <w:r w:rsidR="005B210C" w:rsidRPr="005B210C">
        <w:rPr>
          <w:b/>
        </w:rPr>
        <w:t xml:space="preserve">Figura </w:t>
      </w:r>
      <w:r w:rsidR="005B210C" w:rsidRPr="005B210C">
        <w:rPr>
          <w:b/>
          <w:noProof/>
        </w:rPr>
        <w:t>4</w:t>
      </w:r>
      <w:r w:rsidR="00477FB1" w:rsidRPr="00904750">
        <w:rPr>
          <w:rFonts w:eastAsia="MS Mincho"/>
          <w:b/>
          <w:noProof/>
          <w:lang w:eastAsia="pt-PT"/>
        </w:rPr>
        <w:fldChar w:fldCharType="end"/>
      </w:r>
      <w:r w:rsidR="00477FB1">
        <w:rPr>
          <w:rFonts w:eastAsia="MS Mincho"/>
          <w:noProof/>
          <w:lang w:eastAsia="pt-PT"/>
        </w:rPr>
        <w:t>)</w:t>
      </w:r>
      <w:r w:rsidR="009023BD">
        <w:rPr>
          <w:rFonts w:eastAsia="MS Mincho"/>
          <w:noProof/>
          <w:lang w:eastAsia="pt-PT"/>
        </w:rPr>
        <w:t xml:space="preserve"> na secção:</w:t>
      </w:r>
    </w:p>
    <w:p w:rsidR="003E4E35" w:rsidRDefault="009023BD" w:rsidP="009023BD">
      <w:pPr>
        <w:pStyle w:val="PargrafodaLista"/>
        <w:numPr>
          <w:ilvl w:val="0"/>
          <w:numId w:val="16"/>
        </w:num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>Dispositivos configurados – Se tiver um dispositivo associado;</w:t>
      </w:r>
    </w:p>
    <w:p w:rsidR="009023BD" w:rsidRPr="009023BD" w:rsidRDefault="009023BD" w:rsidP="009023BD">
      <w:pPr>
        <w:pStyle w:val="PargrafodaLista"/>
        <w:numPr>
          <w:ilvl w:val="0"/>
          <w:numId w:val="16"/>
        </w:num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 xml:space="preserve">Configurações sem dispositivo – Se não tiver dispositivo associado; </w:t>
      </w:r>
    </w:p>
    <w:p w:rsidR="0000622D" w:rsidRPr="00CF54E2" w:rsidRDefault="0000622D" w:rsidP="00CF54E2">
      <w:pPr>
        <w:spacing w:after="0" w:line="240" w:lineRule="auto"/>
        <w:rPr>
          <w:rFonts w:eastAsia="MS Mincho"/>
          <w:noProof/>
          <w:lang w:eastAsia="pt-PT"/>
        </w:rPr>
      </w:pPr>
      <w:r>
        <w:rPr>
          <w:noProof/>
          <w:lang w:eastAsia="pt-PT"/>
        </w:rPr>
        <w:lastRenderedPageBreak/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4150FC1E" wp14:editId="5AE4DF44">
                <wp:simplePos x="0" y="0"/>
                <wp:positionH relativeFrom="column">
                  <wp:posOffset>600075</wp:posOffset>
                </wp:positionH>
                <wp:positionV relativeFrom="paragraph">
                  <wp:posOffset>146685</wp:posOffset>
                </wp:positionV>
                <wp:extent cx="5086350" cy="4105275"/>
                <wp:effectExtent l="0" t="0" r="0" b="9525"/>
                <wp:wrapSquare wrapText="bothSides"/>
                <wp:docPr id="32" name="Grupo 3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086350" cy="4105275"/>
                          <a:chOff x="0" y="0"/>
                          <a:chExt cx="5686425" cy="5022215"/>
                        </a:xfrm>
                      </wpg:grpSpPr>
                      <pic:pic xmlns:pic="http://schemas.openxmlformats.org/drawingml/2006/picture">
                        <pic:nvPicPr>
                          <pic:cNvPr id="30" name="Imagem 30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76200" y="0"/>
                            <a:ext cx="5610225" cy="470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" name="Caixa de texto 31"/>
                        <wps:cNvSpPr txBox="1"/>
                        <wps:spPr>
                          <a:xfrm>
                            <a:off x="0" y="4762500"/>
                            <a:ext cx="5612130" cy="25971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:rsidR="0000622D" w:rsidRPr="0022686D" w:rsidRDefault="0000622D" w:rsidP="0000622D">
                              <w:pPr>
                                <w:pStyle w:val="Legenda"/>
                                <w:jc w:val="center"/>
                                <w:rPr>
                                  <w:noProof/>
                                  <w:sz w:val="20"/>
                                  <w:szCs w:val="20"/>
                                </w:rPr>
                              </w:pPr>
                              <w:bookmarkStart w:id="11" w:name="_Ref364261654"/>
                              <w:r>
                                <w:t xml:space="preserve">Figura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Figura \* ARABIC </w:instrText>
                              </w:r>
                              <w:r>
                                <w:fldChar w:fldCharType="separate"/>
                              </w:r>
                              <w:r w:rsidR="005B210C">
                                <w:rPr>
                                  <w:noProof/>
                                </w:rPr>
                                <w:t>3</w:t>
                              </w:r>
                              <w:r>
                                <w:fldChar w:fldCharType="end"/>
                              </w:r>
                              <w:bookmarkEnd w:id="11"/>
                              <w:r>
                                <w:t xml:space="preserve"> – Janela de configuração de dispositivos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upo 32" o:spid="_x0000_s1041" style="position:absolute;left:0;text-align:left;margin-left:47.25pt;margin-top:11.55pt;width:400.5pt;height:323.25pt;z-index:251680768;mso-width-relative:margin;mso-height-relative:margin" coordsize="56864,5022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">
                <v:shape id="Imagem 30" o:spid="_x0000_s1042" type="#_x0000_t75" style="position:absolute;left:762;width:56102;height:4705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YiNwXBAAAA2wAAAA8AAABkcnMvZG93bnJldi54bWxET89rwjAUvgv7H8IbeBmaqihSjTJFcUd1&#10;Q/T2aN6abs1LaVLb/ffmMPD48f1erjtbijvVvnCsYDRMQBBnThecK/j63A/mIHxA1lg6JgV/5GG9&#10;euktMdWu5RPdzyEXMYR9igpMCFUqpc8MWfRDVxFH7tvVFkOEdS51jW0Mt6UcJ8lMWiw4NhisaGso&#10;+z03VsFx/Ha7stmWdMBNM21+jpf9rlWq/9q9L0AE6sJT/O/+0AomcX38En+AXD0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KYiNwXBAAAA2wAAAA8AAAAAAAAAAAAAAAAAnwIA&#10;AGRycy9kb3ducmV2LnhtbFBLBQYAAAAABAAEAPcAAACNAwAAAAA=&#10;">
                  <v:imagedata r:id="rId16" o:title=""/>
                  <v:path arrowok="t"/>
                </v:shape>
                <v:shape id="Caixa de texto 31" o:spid="_x0000_s1043" type="#_x0000_t202" style="position:absolute;top:47625;width:56121;height:25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stpcQA&#10;AADbAAAADwAAAGRycy9kb3ducmV2LnhtbESPT2sCMRTE70K/Q3gFL1KzriCyNYrVCj20B614fmxe&#10;dxc3L0uS/fftG6HQ4zAzv2E2u8HUoiPnK8sKFvMEBHFudcWFguv36WUNwgdkjbVlUjCSh932abLB&#10;TNuez9RdQiEihH2GCsoQmkxKn5dk0M9tQxy9H+sMhihdIbXDPsJNLdMkWUmDFceFEhs6lJTfL61R&#10;sDq6tj/zYXa8vn/iV1Okt7fxptT0edi/ggg0hP/wX/tDK1gu4PEl/gC5/Q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3bLaXEAAAA2wAAAA8AAAAAAAAAAAAAAAAAmAIAAGRycy9k&#10;b3ducmV2LnhtbFBLBQYAAAAABAAEAPUAAACJAwAAAAA=&#10;" stroked="f">
                  <v:textbox inset="0,0,0,0">
                    <w:txbxContent>
                      <w:p w:rsidR="0000622D" w:rsidRPr="0022686D" w:rsidRDefault="0000622D" w:rsidP="0000622D">
                        <w:pPr>
                          <w:pStyle w:val="Legenda"/>
                          <w:jc w:val="center"/>
                          <w:rPr>
                            <w:noProof/>
                            <w:sz w:val="20"/>
                            <w:szCs w:val="20"/>
                          </w:rPr>
                        </w:pPr>
                        <w:bookmarkStart w:id="12" w:name="_Ref364261654"/>
                        <w:r>
                          <w:t xml:space="preserve">Figura </w:t>
                        </w:r>
                        <w:r>
                          <w:fldChar w:fldCharType="begin"/>
                        </w:r>
                        <w:r>
                          <w:instrText xml:space="preserve"> SEQ Figura \* ARABIC </w:instrText>
                        </w:r>
                        <w:r>
                          <w:fldChar w:fldCharType="separate"/>
                        </w:r>
                        <w:r w:rsidR="005B210C">
                          <w:rPr>
                            <w:noProof/>
                          </w:rPr>
                          <w:t>3</w:t>
                        </w:r>
                        <w:r>
                          <w:fldChar w:fldCharType="end"/>
                        </w:r>
                        <w:bookmarkEnd w:id="12"/>
                        <w:r>
                          <w:t xml:space="preserve"> – Janela de configuração de dispositivos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>
        <w:rPr>
          <w:noProof/>
          <w:lang w:eastAsia="pt-PT"/>
        </w:rPr>
        <w:br w:type="textWrapping" w:clear="all"/>
      </w:r>
    </w:p>
    <w:p w:rsidR="00CF54E2" w:rsidRDefault="00CF54E2" w:rsidP="005601B5">
      <w:pPr>
        <w:spacing w:after="0" w:line="240" w:lineRule="auto"/>
        <w:rPr>
          <w:rFonts w:eastAsia="MS Mincho"/>
          <w:b/>
          <w:i/>
          <w:noProof/>
          <w:lang w:eastAsia="pt-PT"/>
        </w:rPr>
      </w:pPr>
    </w:p>
    <w:p w:rsidR="005601B5" w:rsidRPr="006143EE" w:rsidRDefault="005601B5" w:rsidP="00003A8A">
      <w:pPr>
        <w:pStyle w:val="Subttulo"/>
        <w:rPr>
          <w:rFonts w:eastAsia="MS Mincho"/>
          <w:i/>
          <w:noProof/>
          <w:u w:val="single"/>
        </w:rPr>
      </w:pPr>
      <w:bookmarkStart w:id="13" w:name="_Toc364267866"/>
      <w:r w:rsidRPr="006143EE">
        <w:rPr>
          <w:rFonts w:eastAsia="MS Mincho"/>
          <w:i/>
          <w:noProof/>
          <w:u w:val="single"/>
        </w:rPr>
        <w:t>Registo de dispositivos</w:t>
      </w:r>
      <w:bookmarkEnd w:id="13"/>
    </w:p>
    <w:p w:rsidR="005601B5" w:rsidRDefault="005601B5" w:rsidP="005601B5">
      <w:pPr>
        <w:spacing w:after="0" w:line="240" w:lineRule="auto"/>
        <w:rPr>
          <w:rFonts w:eastAsia="MS Mincho"/>
          <w:noProof/>
          <w:lang w:eastAsia="pt-PT"/>
        </w:rPr>
      </w:pPr>
    </w:p>
    <w:p w:rsidR="005601B5" w:rsidRDefault="005601B5" w:rsidP="005601B5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>O registo é feito a partir da aplicação para esse efeito, instalada em cada dispositivo. O utilizador deve consultar o manual da aplicação sobre esse procedimento.</w:t>
      </w:r>
    </w:p>
    <w:p w:rsidR="005601B5" w:rsidRDefault="005601B5" w:rsidP="005601B5">
      <w:pPr>
        <w:spacing w:after="0" w:line="240" w:lineRule="auto"/>
        <w:rPr>
          <w:rFonts w:eastAsia="MS Mincho"/>
          <w:noProof/>
          <w:lang w:eastAsia="pt-PT"/>
        </w:rPr>
      </w:pPr>
    </w:p>
    <w:p w:rsidR="006B2845" w:rsidRDefault="005601B5" w:rsidP="005601B5">
      <w:pPr>
        <w:spacing w:after="0" w:line="240" w:lineRule="auto"/>
        <w:rPr>
          <w:rFonts w:eastAsia="MS Mincho"/>
          <w:b/>
          <w:noProof/>
          <w:lang w:eastAsia="pt-PT"/>
        </w:rPr>
      </w:pPr>
      <w:r>
        <w:rPr>
          <w:rFonts w:eastAsia="MS Mincho"/>
          <w:noProof/>
          <w:lang w:eastAsia="pt-PT"/>
        </w:rPr>
        <w:t xml:space="preserve">Depois do dispositivo estar registado no </w:t>
      </w:r>
      <w:r w:rsidRPr="005601B5">
        <w:rPr>
          <w:rFonts w:eastAsia="MS Mincho"/>
          <w:i/>
          <w:noProof/>
          <w:lang w:eastAsia="pt-PT"/>
        </w:rPr>
        <w:t>ARTSOFT</w:t>
      </w:r>
      <w:r>
        <w:rPr>
          <w:rFonts w:eastAsia="MS Mincho"/>
          <w:i/>
          <w:noProof/>
          <w:lang w:eastAsia="pt-PT"/>
        </w:rPr>
        <w:t xml:space="preserve">, </w:t>
      </w:r>
      <w:r>
        <w:rPr>
          <w:rFonts w:eastAsia="MS Mincho"/>
          <w:noProof/>
          <w:lang w:eastAsia="pt-PT"/>
        </w:rPr>
        <w:t>este aparece na secção “Dispositivos não configurados” do “painel de dispositivos registados”</w:t>
      </w:r>
      <w:r w:rsidR="00477FB1">
        <w:rPr>
          <w:rFonts w:eastAsia="MS Mincho"/>
          <w:noProof/>
          <w:lang w:eastAsia="pt-PT"/>
        </w:rPr>
        <w:t xml:space="preserve">. Ver </w:t>
      </w:r>
      <w:r w:rsidR="00477FB1" w:rsidRPr="00477FB1">
        <w:rPr>
          <w:rFonts w:eastAsia="MS Mincho"/>
          <w:b/>
          <w:noProof/>
          <w:lang w:eastAsia="pt-PT"/>
        </w:rPr>
        <w:fldChar w:fldCharType="begin"/>
      </w:r>
      <w:r w:rsidR="00477FB1" w:rsidRPr="00477FB1">
        <w:rPr>
          <w:rFonts w:eastAsia="MS Mincho"/>
          <w:b/>
          <w:noProof/>
          <w:lang w:eastAsia="pt-PT"/>
        </w:rPr>
        <w:instrText xml:space="preserve"> REF _Ref364263023 \h </w:instrText>
      </w:r>
      <w:r w:rsidR="00477FB1" w:rsidRPr="00477FB1">
        <w:rPr>
          <w:rFonts w:eastAsia="MS Mincho"/>
          <w:b/>
          <w:noProof/>
          <w:lang w:eastAsia="pt-PT"/>
        </w:rPr>
      </w:r>
      <w:r w:rsidR="00477FB1">
        <w:rPr>
          <w:rFonts w:eastAsia="MS Mincho"/>
          <w:b/>
          <w:noProof/>
          <w:lang w:eastAsia="pt-PT"/>
        </w:rPr>
        <w:instrText xml:space="preserve"> \* MERGEFORMAT </w:instrText>
      </w:r>
      <w:r w:rsidR="00477FB1" w:rsidRPr="00477FB1">
        <w:rPr>
          <w:rFonts w:eastAsia="MS Mincho"/>
          <w:b/>
          <w:noProof/>
          <w:lang w:eastAsia="pt-PT"/>
        </w:rPr>
        <w:fldChar w:fldCharType="separate"/>
      </w:r>
      <w:r w:rsidR="005B210C" w:rsidRPr="005B210C">
        <w:rPr>
          <w:b/>
        </w:rPr>
        <w:t xml:space="preserve">Figura </w:t>
      </w:r>
      <w:r w:rsidR="005B210C" w:rsidRPr="005B210C">
        <w:rPr>
          <w:b/>
          <w:noProof/>
        </w:rPr>
        <w:t>4</w:t>
      </w:r>
      <w:r w:rsidR="00477FB1" w:rsidRPr="00477FB1">
        <w:rPr>
          <w:rFonts w:eastAsia="MS Mincho"/>
          <w:b/>
          <w:noProof/>
          <w:lang w:eastAsia="pt-PT"/>
        </w:rPr>
        <w:fldChar w:fldCharType="end"/>
      </w:r>
      <w:r w:rsidR="00477FB1">
        <w:rPr>
          <w:rFonts w:eastAsia="MS Mincho"/>
          <w:b/>
          <w:noProof/>
          <w:lang w:eastAsia="pt-PT"/>
        </w:rPr>
        <w:t>.</w:t>
      </w:r>
    </w:p>
    <w:p w:rsidR="00904750" w:rsidRDefault="00904750" w:rsidP="005601B5">
      <w:pPr>
        <w:spacing w:after="0" w:line="240" w:lineRule="auto"/>
        <w:rPr>
          <w:rFonts w:eastAsia="MS Mincho"/>
          <w:b/>
          <w:noProof/>
          <w:lang w:eastAsia="pt-PT"/>
        </w:rPr>
      </w:pPr>
    </w:p>
    <w:p w:rsidR="00904750" w:rsidRDefault="00904750" w:rsidP="00904750">
      <w:pPr>
        <w:spacing w:after="0" w:line="240" w:lineRule="auto"/>
        <w:rPr>
          <w:rFonts w:eastAsia="MS Mincho"/>
          <w:b/>
          <w:i/>
          <w:noProof/>
          <w:lang w:eastAsia="pt-PT"/>
        </w:rPr>
      </w:pPr>
    </w:p>
    <w:p w:rsidR="00904750" w:rsidRDefault="00904750" w:rsidP="00904750">
      <w:pPr>
        <w:spacing w:after="0" w:line="240" w:lineRule="auto"/>
        <w:rPr>
          <w:rFonts w:eastAsia="MS Mincho"/>
          <w:b/>
          <w:i/>
          <w:noProof/>
          <w:lang w:eastAsia="pt-PT"/>
        </w:rPr>
      </w:pPr>
    </w:p>
    <w:p w:rsidR="00904750" w:rsidRPr="006143EE" w:rsidRDefault="00904750" w:rsidP="00003A8A">
      <w:pPr>
        <w:pStyle w:val="Subttulo"/>
        <w:rPr>
          <w:rFonts w:eastAsia="MS Mincho"/>
          <w:b w:val="0"/>
          <w:i/>
          <w:noProof/>
          <w:u w:val="single"/>
        </w:rPr>
      </w:pPr>
      <w:bookmarkStart w:id="14" w:name="_Toc364267867"/>
      <w:r w:rsidRPr="006143EE">
        <w:rPr>
          <w:rStyle w:val="SubttuloCarcter"/>
          <w:rFonts w:eastAsia="MS Mincho"/>
          <w:b/>
          <w:i/>
          <w:u w:val="single"/>
        </w:rPr>
        <w:t xml:space="preserve">Painel de dispositivos </w:t>
      </w:r>
      <w:proofErr w:type="gramStart"/>
      <w:r w:rsidRPr="006143EE">
        <w:rPr>
          <w:rStyle w:val="SubttuloCarcter"/>
          <w:rFonts w:eastAsia="MS Mincho"/>
          <w:b/>
          <w:i/>
          <w:u w:val="single"/>
        </w:rPr>
        <w:t>registados(</w:t>
      </w:r>
      <w:proofErr w:type="gramEnd"/>
      <w:r w:rsidRPr="006143EE">
        <w:rPr>
          <w:rStyle w:val="SubttuloCarcter"/>
          <w:rFonts w:eastAsia="MS Mincho"/>
          <w:b/>
          <w:i/>
          <w:u w:val="single"/>
        </w:rPr>
        <w:fldChar w:fldCharType="begin"/>
      </w:r>
      <w:r w:rsidRPr="006143EE">
        <w:rPr>
          <w:rStyle w:val="SubttuloCarcter"/>
          <w:rFonts w:eastAsia="MS Mincho"/>
          <w:b/>
          <w:i/>
          <w:u w:val="single"/>
        </w:rPr>
        <w:instrText xml:space="preserve"> REF _Ref364263023 \h </w:instrText>
      </w:r>
      <w:r w:rsidRPr="006143EE">
        <w:rPr>
          <w:rStyle w:val="SubttuloCarcter"/>
          <w:rFonts w:eastAsia="MS Mincho"/>
          <w:b/>
          <w:i/>
          <w:u w:val="single"/>
        </w:rPr>
      </w:r>
      <w:r w:rsidRPr="006143EE">
        <w:rPr>
          <w:rStyle w:val="SubttuloCarcter"/>
          <w:rFonts w:eastAsia="MS Mincho"/>
          <w:b/>
          <w:i/>
          <w:u w:val="single"/>
        </w:rPr>
        <w:instrText xml:space="preserve"> \* MERGEFORMAT </w:instrText>
      </w:r>
      <w:r w:rsidRPr="006143EE">
        <w:rPr>
          <w:rStyle w:val="SubttuloCarcter"/>
          <w:rFonts w:eastAsia="MS Mincho"/>
          <w:b/>
          <w:i/>
          <w:u w:val="single"/>
        </w:rPr>
        <w:fldChar w:fldCharType="separate"/>
      </w:r>
      <w:r w:rsidR="005B210C" w:rsidRPr="005B210C">
        <w:rPr>
          <w:rStyle w:val="SubttuloCarcter"/>
          <w:b/>
          <w:i/>
          <w:u w:val="single"/>
        </w:rPr>
        <w:t>Figura 4</w:t>
      </w:r>
      <w:r w:rsidRPr="006143EE">
        <w:rPr>
          <w:rStyle w:val="SubttuloCarcter"/>
          <w:rFonts w:eastAsia="MS Mincho"/>
          <w:b/>
          <w:i/>
          <w:u w:val="single"/>
        </w:rPr>
        <w:fldChar w:fldCharType="end"/>
      </w:r>
      <w:r w:rsidRPr="006143EE">
        <w:rPr>
          <w:rFonts w:eastAsia="MS Mincho"/>
          <w:b w:val="0"/>
          <w:i/>
          <w:noProof/>
          <w:u w:val="single"/>
        </w:rPr>
        <w:t>)</w:t>
      </w:r>
      <w:bookmarkEnd w:id="14"/>
    </w:p>
    <w:p w:rsidR="00904750" w:rsidRDefault="00904750" w:rsidP="00904750">
      <w:pPr>
        <w:spacing w:after="0" w:line="240" w:lineRule="auto"/>
        <w:rPr>
          <w:rFonts w:eastAsia="MS Mincho"/>
          <w:noProof/>
          <w:lang w:eastAsia="pt-PT"/>
        </w:rPr>
      </w:pPr>
    </w:p>
    <w:p w:rsidR="00904750" w:rsidRDefault="00904750" w:rsidP="00904750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>Nesse painel pode-se visualizar as seguintes categorias:</w:t>
      </w:r>
    </w:p>
    <w:p w:rsidR="00904750" w:rsidRDefault="00904750" w:rsidP="00904750">
      <w:pPr>
        <w:pStyle w:val="PargrafodaLista"/>
        <w:numPr>
          <w:ilvl w:val="0"/>
          <w:numId w:val="17"/>
        </w:num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>Dispositivos configurados;</w:t>
      </w:r>
    </w:p>
    <w:p w:rsidR="00904750" w:rsidRDefault="00904750" w:rsidP="00904750">
      <w:pPr>
        <w:pStyle w:val="PargrafodaLista"/>
        <w:numPr>
          <w:ilvl w:val="0"/>
          <w:numId w:val="17"/>
        </w:num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>Configurações sem dispositivo;</w:t>
      </w:r>
    </w:p>
    <w:p w:rsidR="00904750" w:rsidRDefault="00904750" w:rsidP="00904750">
      <w:pPr>
        <w:pStyle w:val="PargrafodaLista"/>
        <w:numPr>
          <w:ilvl w:val="0"/>
          <w:numId w:val="17"/>
        </w:num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>Dispositivos não configurados;</w:t>
      </w:r>
    </w:p>
    <w:p w:rsidR="00F56531" w:rsidRDefault="00F56531" w:rsidP="00F56531">
      <w:pPr>
        <w:spacing w:after="0" w:line="240" w:lineRule="auto"/>
        <w:rPr>
          <w:rFonts w:eastAsia="MS Mincho"/>
          <w:noProof/>
          <w:lang w:eastAsia="pt-PT"/>
        </w:rPr>
      </w:pPr>
    </w:p>
    <w:p w:rsidR="00F56531" w:rsidRPr="00F56531" w:rsidRDefault="00F56531" w:rsidP="00F56531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>Ao selecionar um item, aparecem no painel esquerdo, um conjunto de operações que se podem realizar de acordo com a sua categoria.</w:t>
      </w:r>
    </w:p>
    <w:p w:rsidR="00904750" w:rsidRDefault="00904750" w:rsidP="005601B5">
      <w:pPr>
        <w:spacing w:after="0" w:line="240" w:lineRule="auto"/>
        <w:rPr>
          <w:rFonts w:eastAsia="MS Mincho"/>
          <w:noProof/>
          <w:lang w:eastAsia="pt-PT"/>
        </w:rPr>
      </w:pPr>
    </w:p>
    <w:p w:rsidR="006B2845" w:rsidRDefault="006B2845" w:rsidP="006B2845">
      <w:pPr>
        <w:spacing w:after="0" w:line="240" w:lineRule="auto"/>
        <w:jc w:val="right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lastRenderedPageBreak/>
        <mc:AlternateContent>
          <mc:Choice Requires="wpg">
            <w:drawing>
              <wp:inline distT="0" distB="0" distL="0" distR="0">
                <wp:extent cx="4486275" cy="3155315"/>
                <wp:effectExtent l="0" t="0" r="9525" b="6985"/>
                <wp:docPr id="35" name="Grupo 3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486275" cy="3155315"/>
                          <a:chOff x="0" y="0"/>
                          <a:chExt cx="4486275" cy="3155315"/>
                        </a:xfrm>
                      </wpg:grpSpPr>
                      <pic:pic xmlns:pic="http://schemas.openxmlformats.org/drawingml/2006/picture">
                        <pic:nvPicPr>
                          <pic:cNvPr id="33" name="Imagem 33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486275" cy="28479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4" name="Caixa de texto 34"/>
                        <wps:cNvSpPr txBox="1"/>
                        <wps:spPr>
                          <a:xfrm>
                            <a:off x="0" y="2895600"/>
                            <a:ext cx="4482465" cy="25971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:rsidR="006B2845" w:rsidRPr="005113BB" w:rsidRDefault="006B2845" w:rsidP="006B2845">
                              <w:pPr>
                                <w:pStyle w:val="Legenda"/>
                                <w:jc w:val="center"/>
                                <w:rPr>
                                  <w:noProof/>
                                  <w:sz w:val="20"/>
                                  <w:szCs w:val="20"/>
                                </w:rPr>
                              </w:pPr>
                              <w:bookmarkStart w:id="15" w:name="_Ref364263023"/>
                              <w:r>
                                <w:t xml:space="preserve">Figura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Figura \* ARABIC </w:instrText>
                              </w:r>
                              <w:r>
                                <w:fldChar w:fldCharType="separate"/>
                              </w:r>
                              <w:r w:rsidR="005B210C">
                                <w:rPr>
                                  <w:noProof/>
                                </w:rPr>
                                <w:t>4</w:t>
                              </w:r>
                              <w:r>
                                <w:fldChar w:fldCharType="end"/>
                              </w:r>
                              <w:bookmarkEnd w:id="15"/>
                              <w:r>
                                <w:t xml:space="preserve"> – Painel de </w:t>
                              </w:r>
                              <w:proofErr w:type="spellStart"/>
                              <w:r>
                                <w:t>dispotitivos</w:t>
                              </w:r>
                              <w:proofErr w:type="spellEnd"/>
                              <w:r>
                                <w:t xml:space="preserve"> registados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upo 35" o:spid="_x0000_s1044" style="width:353.25pt;height:248.45pt;mso-position-horizontal-relative:char;mso-position-vertical-relative:line" coordsize="44862,315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">
                <v:shape id="Imagem 33" o:spid="_x0000_s1045" type="#_x0000_t75" style="position:absolute;width:44862;height:284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P3tGbCAAAA2wAAAA8AAABkcnMvZG93bnJldi54bWxEj8FuwjAQRO+V+AdrkbgVh4IqFDAIQaEc&#10;S8gHrOIlDsTryDaQ/n1dqVKPo5l5o1mue9uKB/nQOFYwGWcgiCunG64VlOf96xxEiMgaW8ek4JsC&#10;rFeDlyXm2j35RI8i1iJBOOSowMTY5VKGypDFMHYdcfIuzluMSfpaao/PBLetfMuyd2mx4bRgsKOt&#10;oepW3K2C5jbD8sP0Vzc5yNqXX7Nd8XlUajTsNwsQkfr4H/5rH7WC6RR+v6QfIFc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T97RmwgAAANsAAAAPAAAAAAAAAAAAAAAAAJ8C&#10;AABkcnMvZG93bnJldi54bWxQSwUGAAAAAAQABAD3AAAAjgMAAAAA&#10;">
                  <v:imagedata r:id="rId18" o:title=""/>
                  <v:path arrowok="t"/>
                </v:shape>
                <v:shape id="Caixa de texto 34" o:spid="_x0000_s1046" type="#_x0000_t202" style="position:absolute;top:28956;width:44824;height:25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v/BpcUA&#10;AADbAAAADwAAAGRycy9kb3ducmV2LnhtbESPQWsCMRSE70L/Q3iFXqRmq4uUrVFEKrRepFsvvT02&#10;z822m5clyer23xtB8DjMzDfMYjXYVpzIh8axgpdJBoK4crrhWsHhe/v8CiJEZI2tY1LwTwFWy4fR&#10;AgvtzvxFpzLWIkE4FKjAxNgVUobKkMUwcR1x8o7OW4xJ+lpqj+cEt62cZtlcWmw4LRjsaGOo+it7&#10;q2Cf/+zNuD++79b5zH8e+s38ty6Venoc1m8gIg3xHr61P7SCWQ7XL+kHyOU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i/8GlxQAAANsAAAAPAAAAAAAAAAAAAAAAAJgCAABkcnMv&#10;ZG93bnJldi54bWxQSwUGAAAAAAQABAD1AAAAigMAAAAA&#10;" stroked="f">
                  <v:textbox style="mso-fit-shape-to-text:t" inset="0,0,0,0">
                    <w:txbxContent>
                      <w:p w:rsidR="006B2845" w:rsidRPr="005113BB" w:rsidRDefault="006B2845" w:rsidP="006B2845">
                        <w:pPr>
                          <w:pStyle w:val="Legenda"/>
                          <w:jc w:val="center"/>
                          <w:rPr>
                            <w:noProof/>
                            <w:sz w:val="20"/>
                            <w:szCs w:val="20"/>
                          </w:rPr>
                        </w:pPr>
                        <w:bookmarkStart w:id="16" w:name="_Ref364263023"/>
                        <w:r>
                          <w:t xml:space="preserve">Figura </w:t>
                        </w:r>
                        <w:r>
                          <w:fldChar w:fldCharType="begin"/>
                        </w:r>
                        <w:r>
                          <w:instrText xml:space="preserve"> SEQ Figura \* ARABIC </w:instrText>
                        </w:r>
                        <w:r>
                          <w:fldChar w:fldCharType="separate"/>
                        </w:r>
                        <w:r w:rsidR="005B210C">
                          <w:rPr>
                            <w:noProof/>
                          </w:rPr>
                          <w:t>4</w:t>
                        </w:r>
                        <w:r>
                          <w:fldChar w:fldCharType="end"/>
                        </w:r>
                        <w:bookmarkEnd w:id="16"/>
                        <w:r>
                          <w:t xml:space="preserve"> – Painel de </w:t>
                        </w:r>
                        <w:proofErr w:type="spellStart"/>
                        <w:r>
                          <w:t>dispotitivos</w:t>
                        </w:r>
                        <w:proofErr w:type="spellEnd"/>
                        <w:r>
                          <w:t xml:space="preserve"> registados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D20410" w:rsidRDefault="00D20410" w:rsidP="00D20410">
      <w:pPr>
        <w:spacing w:after="0" w:line="240" w:lineRule="auto"/>
        <w:rPr>
          <w:rFonts w:eastAsia="MS Mincho"/>
          <w:b/>
          <w:noProof/>
          <w:lang w:eastAsia="pt-PT"/>
        </w:rPr>
      </w:pPr>
    </w:p>
    <w:p w:rsidR="00D20410" w:rsidRDefault="00D20410" w:rsidP="00D20410">
      <w:pPr>
        <w:spacing w:after="0" w:line="240" w:lineRule="auto"/>
        <w:rPr>
          <w:rFonts w:eastAsia="MS Mincho"/>
          <w:b/>
          <w:noProof/>
          <w:lang w:eastAsia="pt-PT"/>
        </w:rPr>
      </w:pPr>
    </w:p>
    <w:p w:rsidR="00D20410" w:rsidRDefault="00D20410" w:rsidP="00D20410">
      <w:pPr>
        <w:spacing w:after="0" w:line="240" w:lineRule="auto"/>
        <w:rPr>
          <w:rFonts w:eastAsia="MS Mincho"/>
          <w:b/>
          <w:noProof/>
          <w:lang w:eastAsia="pt-PT"/>
        </w:rPr>
      </w:pPr>
    </w:p>
    <w:p w:rsidR="00D20410" w:rsidRPr="006143EE" w:rsidRDefault="00D20410" w:rsidP="00003A8A">
      <w:pPr>
        <w:pStyle w:val="Subttulo"/>
        <w:rPr>
          <w:rFonts w:eastAsia="MS Mincho"/>
          <w:i/>
          <w:noProof/>
          <w:u w:val="single"/>
        </w:rPr>
      </w:pPr>
      <w:bookmarkStart w:id="17" w:name="_Toc364267868"/>
      <w:r w:rsidRPr="006143EE">
        <w:rPr>
          <w:rFonts w:eastAsia="MS Mincho"/>
          <w:i/>
          <w:noProof/>
          <w:u w:val="single"/>
        </w:rPr>
        <w:t>Agendar Operações</w:t>
      </w:r>
      <w:bookmarkEnd w:id="17"/>
    </w:p>
    <w:p w:rsidR="00D20410" w:rsidRDefault="00D20410" w:rsidP="00D20410">
      <w:pPr>
        <w:spacing w:after="0" w:line="240" w:lineRule="auto"/>
        <w:rPr>
          <w:rFonts w:eastAsia="MS Mincho"/>
          <w:b/>
          <w:noProof/>
          <w:lang w:eastAsia="pt-PT"/>
        </w:rPr>
      </w:pPr>
    </w:p>
    <w:p w:rsidR="00D20410" w:rsidRDefault="004B26BB" w:rsidP="00D20410">
      <w:pPr>
        <w:spacing w:after="0" w:line="240" w:lineRule="auto"/>
        <w:rPr>
          <w:rFonts w:eastAsia="MS Mincho"/>
          <w:noProof/>
          <w:lang w:eastAsia="pt-PT"/>
        </w:rPr>
      </w:pPr>
      <w:r>
        <w:rPr>
          <w:noProof/>
          <w:lang w:eastAsia="pt-PT"/>
        </w:rPr>
        <w:drawing>
          <wp:anchor distT="0" distB="0" distL="114300" distR="114300" simplePos="0" relativeHeight="251681792" behindDoc="0" locked="0" layoutInCell="1" allowOverlap="1" wp14:anchorId="7794F501" wp14:editId="288820E6">
            <wp:simplePos x="0" y="0"/>
            <wp:positionH relativeFrom="column">
              <wp:posOffset>4321175</wp:posOffset>
            </wp:positionH>
            <wp:positionV relativeFrom="paragraph">
              <wp:posOffset>28575</wp:posOffset>
            </wp:positionV>
            <wp:extent cx="1409700" cy="508635"/>
            <wp:effectExtent l="0" t="0" r="0" b="5715"/>
            <wp:wrapSquare wrapText="bothSides"/>
            <wp:docPr id="36" name="Imagem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09700" cy="5086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0410">
        <w:rPr>
          <w:rFonts w:eastAsia="MS Mincho"/>
          <w:noProof/>
          <w:lang w:eastAsia="pt-PT"/>
        </w:rPr>
        <w:t xml:space="preserve">Esta funcionalidade está disponível apenas </w:t>
      </w:r>
      <w:r w:rsidR="003D36BA">
        <w:rPr>
          <w:rFonts w:eastAsia="MS Mincho"/>
          <w:noProof/>
          <w:lang w:eastAsia="pt-PT"/>
        </w:rPr>
        <w:t>em</w:t>
      </w:r>
      <w:r>
        <w:rPr>
          <w:rFonts w:eastAsia="MS Mincho"/>
          <w:noProof/>
          <w:lang w:eastAsia="pt-PT"/>
        </w:rPr>
        <w:t xml:space="preserve"> dispositivo</w:t>
      </w:r>
      <w:r w:rsidR="003D36BA">
        <w:rPr>
          <w:rFonts w:eastAsia="MS Mincho"/>
          <w:noProof/>
          <w:lang w:eastAsia="pt-PT"/>
        </w:rPr>
        <w:t>s</w:t>
      </w:r>
      <w:r>
        <w:rPr>
          <w:rFonts w:eastAsia="MS Mincho"/>
          <w:noProof/>
          <w:lang w:eastAsia="pt-PT"/>
        </w:rPr>
        <w:t xml:space="preserve"> configurado</w:t>
      </w:r>
      <w:r w:rsidR="003D36BA">
        <w:rPr>
          <w:rFonts w:eastAsia="MS Mincho"/>
          <w:noProof/>
          <w:lang w:eastAsia="pt-PT"/>
        </w:rPr>
        <w:t>s.</w:t>
      </w:r>
    </w:p>
    <w:p w:rsidR="003D36BA" w:rsidRDefault="003D36BA" w:rsidP="00D20410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>Para efetuar um agendamento, o utilizador deve selecionar um dispositivo configurado, e selecionar as tarefas pretendidas na janela de agendamento</w:t>
      </w:r>
      <w:r w:rsidR="0060502D">
        <w:rPr>
          <w:rFonts w:eastAsia="MS Mincho"/>
          <w:noProof/>
          <w:lang w:eastAsia="pt-PT"/>
        </w:rPr>
        <w:t>(</w:t>
      </w:r>
      <w:r w:rsidR="0060502D" w:rsidRPr="0060502D">
        <w:rPr>
          <w:rFonts w:eastAsia="MS Mincho"/>
          <w:b/>
          <w:noProof/>
          <w:lang w:eastAsia="pt-PT"/>
        </w:rPr>
        <w:fldChar w:fldCharType="begin"/>
      </w:r>
      <w:r w:rsidR="0060502D" w:rsidRPr="0060502D">
        <w:rPr>
          <w:rFonts w:eastAsia="MS Mincho"/>
          <w:b/>
          <w:noProof/>
          <w:lang w:eastAsia="pt-PT"/>
        </w:rPr>
        <w:instrText xml:space="preserve"> REF _Ref364264931 \h </w:instrText>
      </w:r>
      <w:r w:rsidR="0060502D" w:rsidRPr="0060502D">
        <w:rPr>
          <w:rFonts w:eastAsia="MS Mincho"/>
          <w:b/>
          <w:noProof/>
          <w:lang w:eastAsia="pt-PT"/>
        </w:rPr>
      </w:r>
      <w:r w:rsidR="0060502D">
        <w:rPr>
          <w:rFonts w:eastAsia="MS Mincho"/>
          <w:b/>
          <w:noProof/>
          <w:lang w:eastAsia="pt-PT"/>
        </w:rPr>
        <w:instrText xml:space="preserve"> \* MERGEFORMAT </w:instrText>
      </w:r>
      <w:r w:rsidR="0060502D" w:rsidRPr="0060502D">
        <w:rPr>
          <w:rFonts w:eastAsia="MS Mincho"/>
          <w:b/>
          <w:noProof/>
          <w:lang w:eastAsia="pt-PT"/>
        </w:rPr>
        <w:fldChar w:fldCharType="separate"/>
      </w:r>
      <w:r w:rsidR="005B210C" w:rsidRPr="005B210C">
        <w:rPr>
          <w:b/>
        </w:rPr>
        <w:t xml:space="preserve">Figura </w:t>
      </w:r>
      <w:r w:rsidR="005B210C" w:rsidRPr="005B210C">
        <w:rPr>
          <w:b/>
          <w:noProof/>
        </w:rPr>
        <w:t>5</w:t>
      </w:r>
      <w:r w:rsidR="0060502D" w:rsidRPr="0060502D">
        <w:rPr>
          <w:rFonts w:eastAsia="MS Mincho"/>
          <w:b/>
          <w:noProof/>
          <w:lang w:eastAsia="pt-PT"/>
        </w:rPr>
        <w:fldChar w:fldCharType="end"/>
      </w:r>
      <w:r w:rsidR="0060502D">
        <w:rPr>
          <w:rFonts w:eastAsia="MS Mincho"/>
          <w:noProof/>
          <w:lang w:eastAsia="pt-PT"/>
        </w:rPr>
        <w:t>)</w:t>
      </w:r>
      <w:r>
        <w:rPr>
          <w:rFonts w:eastAsia="MS Mincho"/>
          <w:noProof/>
          <w:lang w:eastAsia="pt-PT"/>
        </w:rPr>
        <w:t>.</w:t>
      </w:r>
    </w:p>
    <w:p w:rsidR="0060502D" w:rsidRDefault="0060502D" w:rsidP="00D20410">
      <w:pPr>
        <w:spacing w:after="0" w:line="240" w:lineRule="auto"/>
        <w:rPr>
          <w:rFonts w:eastAsia="MS Mincho"/>
          <w:noProof/>
          <w:lang w:eastAsia="pt-PT"/>
        </w:rPr>
      </w:pPr>
    </w:p>
    <w:p w:rsidR="0060502D" w:rsidRDefault="0060502D" w:rsidP="00D20410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>Depois de gravar o agendamento, as tarefas selecionadas ficam marcadas para sincronização. Quando a aplicação instalada no dispositivo verificar que existem tarefas agendadas, elas serão executadas e serão desmarcadas do agendamento.</w:t>
      </w:r>
    </w:p>
    <w:p w:rsidR="0060502D" w:rsidRDefault="0060502D" w:rsidP="00D20410">
      <w:pPr>
        <w:spacing w:after="0" w:line="240" w:lineRule="auto"/>
        <w:rPr>
          <w:rFonts w:eastAsia="MS Mincho"/>
          <w:noProof/>
          <w:lang w:eastAsia="pt-PT"/>
        </w:rPr>
      </w:pPr>
    </w:p>
    <w:p w:rsidR="0012513A" w:rsidRDefault="0060502D" w:rsidP="00D20410">
      <w:p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>Depois do utilizado</w:t>
      </w:r>
      <w:r w:rsidR="0012513A">
        <w:rPr>
          <w:rFonts w:eastAsia="MS Mincho"/>
          <w:noProof/>
          <w:lang w:eastAsia="pt-PT"/>
        </w:rPr>
        <w:t>r efetuar um agendamento, se ao voltar a abrir a janela os mesmos agendamentos ainda estão marcados, significa que:</w:t>
      </w:r>
    </w:p>
    <w:p w:rsidR="0012513A" w:rsidRDefault="0012513A" w:rsidP="0012513A">
      <w:pPr>
        <w:pStyle w:val="PargrafodaLista"/>
        <w:numPr>
          <w:ilvl w:val="0"/>
          <w:numId w:val="18"/>
        </w:num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>O</w:t>
      </w:r>
      <w:r w:rsidRPr="0012513A">
        <w:rPr>
          <w:rFonts w:eastAsia="MS Mincho"/>
          <w:noProof/>
          <w:lang w:eastAsia="pt-PT"/>
        </w:rPr>
        <w:t xml:space="preserve"> dispositivo ainda </w:t>
      </w:r>
      <w:r>
        <w:rPr>
          <w:rFonts w:eastAsia="MS Mincho"/>
          <w:noProof/>
          <w:lang w:eastAsia="pt-PT"/>
        </w:rPr>
        <w:t>não efetuou consultas sobre o agendamento.</w:t>
      </w:r>
    </w:p>
    <w:p w:rsidR="00335D38" w:rsidRPr="0012513A" w:rsidRDefault="00335D38" w:rsidP="00335D38">
      <w:pPr>
        <w:pStyle w:val="PargrafodaLista"/>
        <w:spacing w:after="0" w:line="240" w:lineRule="auto"/>
        <w:ind w:left="780"/>
        <w:rPr>
          <w:rFonts w:eastAsia="MS Mincho"/>
          <w:noProof/>
          <w:lang w:eastAsia="pt-PT"/>
        </w:rPr>
      </w:pPr>
    </w:p>
    <w:p w:rsidR="0012513A" w:rsidRDefault="0012513A" w:rsidP="0012513A">
      <w:pPr>
        <w:pStyle w:val="PargrafodaLista"/>
        <w:numPr>
          <w:ilvl w:val="0"/>
          <w:numId w:val="18"/>
        </w:numPr>
        <w:spacing w:after="0" w:line="240" w:lineRule="auto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 xml:space="preserve">O dispositivo já executou as tarefas mas ainda não foi possível responder ao </w:t>
      </w:r>
      <w:r w:rsidRPr="0012513A">
        <w:rPr>
          <w:rFonts w:eastAsia="MS Mincho"/>
          <w:i/>
          <w:noProof/>
          <w:lang w:eastAsia="pt-PT"/>
        </w:rPr>
        <w:t>ARTSOFT</w:t>
      </w:r>
      <w:r>
        <w:rPr>
          <w:rFonts w:eastAsia="MS Mincho"/>
          <w:noProof/>
          <w:lang w:eastAsia="pt-PT"/>
        </w:rPr>
        <w:t>.</w:t>
      </w:r>
    </w:p>
    <w:p w:rsidR="00335D38" w:rsidRDefault="0012513A" w:rsidP="00335D38">
      <w:pPr>
        <w:pStyle w:val="PargrafodaLista"/>
        <w:spacing w:after="0" w:line="240" w:lineRule="auto"/>
        <w:ind w:left="780"/>
        <w:rPr>
          <w:rFonts w:eastAsia="MS Mincho"/>
          <w:noProof/>
          <w:lang w:eastAsia="pt-PT"/>
        </w:rPr>
      </w:pPr>
      <w:r>
        <w:rPr>
          <w:rFonts w:eastAsia="MS Mincho"/>
          <w:noProof/>
          <w:lang w:eastAsia="pt-PT"/>
        </w:rPr>
        <w:t xml:space="preserve">Nesse caso se o utilizador fizer alterações, essas não serão executadas por quando o dispositivo conseguir comunicar com o </w:t>
      </w:r>
      <w:r>
        <w:rPr>
          <w:rFonts w:eastAsia="MS Mincho"/>
          <w:i/>
          <w:noProof/>
          <w:lang w:eastAsia="pt-PT"/>
        </w:rPr>
        <w:t>ARTSOFT</w:t>
      </w:r>
      <w:r>
        <w:rPr>
          <w:rFonts w:eastAsia="MS Mincho"/>
          <w:noProof/>
          <w:lang w:eastAsia="pt-PT"/>
        </w:rPr>
        <w:t>, irá responnder sobre as tarefas que já tinha executado e desta forma os agendamento são desmarcados.</w:t>
      </w:r>
      <w:r w:rsidR="00335D38" w:rsidRPr="00335D38">
        <w:rPr>
          <w:rFonts w:eastAsia="MS Mincho"/>
          <w:noProof/>
          <w:lang w:eastAsia="pt-PT"/>
        </w:rPr>
        <w:t xml:space="preserve"> </w:t>
      </w:r>
    </w:p>
    <w:p w:rsidR="00335D38" w:rsidRDefault="00335D38" w:rsidP="00335D38">
      <w:pPr>
        <w:pStyle w:val="PargrafodaLista"/>
        <w:spacing w:after="0" w:line="240" w:lineRule="auto"/>
        <w:ind w:left="780"/>
        <w:jc w:val="right"/>
        <w:rPr>
          <w:rFonts w:eastAsia="MS Mincho"/>
          <w:b/>
          <w:noProof/>
          <w:lang w:eastAsia="pt-PT"/>
        </w:rPr>
      </w:pPr>
    </w:p>
    <w:p w:rsidR="00D20410" w:rsidRPr="00D20410" w:rsidRDefault="00335D38" w:rsidP="00335D38">
      <w:pPr>
        <w:pStyle w:val="PargrafodaLista"/>
        <w:spacing w:after="0" w:line="240" w:lineRule="auto"/>
        <w:ind w:left="780"/>
        <w:jc w:val="right"/>
        <w:rPr>
          <w:rFonts w:eastAsia="MS Mincho"/>
          <w:b/>
          <w:noProof/>
          <w:lang w:eastAsia="pt-PT"/>
        </w:rPr>
      </w:pPr>
      <w:r>
        <w:rPr>
          <w:rFonts w:eastAsia="MS Mincho"/>
          <w:noProof/>
          <w:lang w:eastAsia="pt-PT"/>
        </w:rPr>
        <w:lastRenderedPageBreak/>
        <mc:AlternateContent>
          <mc:Choice Requires="wpg">
            <w:drawing>
              <wp:inline distT="0" distB="0" distL="0" distR="0" wp14:anchorId="50FC3A02" wp14:editId="774A4227">
                <wp:extent cx="3413125" cy="2498090"/>
                <wp:effectExtent l="0" t="0" r="0" b="0"/>
                <wp:docPr id="39" name="Grupo 3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3125" cy="2498090"/>
                          <a:chOff x="0" y="0"/>
                          <a:chExt cx="3413125" cy="2498090"/>
                        </a:xfrm>
                      </wpg:grpSpPr>
                      <pic:pic xmlns:pic="http://schemas.openxmlformats.org/drawingml/2006/picture">
                        <pic:nvPicPr>
                          <pic:cNvPr id="37" name="Imagem 37"/>
                          <pic:cNvPicPr>
                            <a:picLocks noChangeAspect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09950" cy="218122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8" name="Caixa de texto 38"/>
                        <wps:cNvSpPr txBox="1"/>
                        <wps:spPr>
                          <a:xfrm>
                            <a:off x="0" y="2238375"/>
                            <a:ext cx="3413125" cy="25971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:rsidR="00335D38" w:rsidRPr="009D018B" w:rsidRDefault="00335D38" w:rsidP="00335D38">
                              <w:pPr>
                                <w:pStyle w:val="Legenda"/>
                                <w:jc w:val="center"/>
                                <w:rPr>
                                  <w:noProof/>
                                  <w:sz w:val="20"/>
                                  <w:szCs w:val="20"/>
                                </w:rPr>
                              </w:pPr>
                              <w:bookmarkStart w:id="18" w:name="_Ref364264931"/>
                              <w:r>
                                <w:t xml:space="preserve">Figura </w:t>
                              </w:r>
                              <w:r>
                                <w:fldChar w:fldCharType="begin"/>
                              </w:r>
                              <w:r>
                                <w:instrText xml:space="preserve"> SEQ Figura \* ARABIC </w:instrText>
                              </w:r>
                              <w:r>
                                <w:fldChar w:fldCharType="separate"/>
                              </w:r>
                              <w:r w:rsidR="005B210C">
                                <w:rPr>
                                  <w:noProof/>
                                </w:rPr>
                                <w:t>5</w:t>
                              </w:r>
                              <w:r>
                                <w:fldChar w:fldCharType="end"/>
                              </w:r>
                              <w:bookmarkEnd w:id="18"/>
                              <w:r>
                                <w:t xml:space="preserve"> – Janela de agendamento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upo 39" o:spid="_x0000_s1047" style="width:268.75pt;height:196.7pt;mso-position-horizontal-relative:char;mso-position-vertical-relative:line" coordsize="34131,249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">
                <v:shape id="Imagem 37" o:spid="_x0000_s1048" type="#_x0000_t75" style="position:absolute;width:34099;height:2181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pUqD7FAAAA2wAAAA8AAABkcnMvZG93bnJldi54bWxEj0FrwkAUhO+C/2F5gre6aQvVxmxEDJX2&#10;0IOxl9we2Wc2NPs2Zrca/323UPA4zMw3TLYZbScuNPjWsYLHRQKCuHa65UbB1/HtYQXCB2SNnWNS&#10;cCMPm3w6yTDV7soHupShERHCPkUFJoQ+ldLXhiz6heuJo3dyg8UQ5dBIPeA1wm0nn5LkRVpsOS4Y&#10;7GlnqP4uf6yC/bIujjtTVPvqI7Ftcf5krF6Vms/G7RpEoDHcw//td63geQl/X+IPkPkv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6VKg+xQAAANsAAAAPAAAAAAAAAAAAAAAA&#10;AJ8CAABkcnMvZG93bnJldi54bWxQSwUGAAAAAAQABAD3AAAAkQMAAAAA&#10;">
                  <v:imagedata r:id="rId21" o:title=""/>
                  <v:path arrowok="t"/>
                </v:shape>
                <v:shape id="Caixa de texto 38" o:spid="_x0000_s1049" type="#_x0000_t202" style="position:absolute;top:22383;width:34131;height:259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7LLoMIA&#10;AADbAAAADwAAAGRycy9kb3ducmV2LnhtbERPz2vCMBS+C/4P4QleZKZTkdEZRWSC8yJWL7s9mmfT&#10;rXkpSardf28Ogx0/vt+rTW8bcScfascKXqcZCOLS6ZorBdfL/uUNRIjIGhvHpOCXAmzWw8EKc+0e&#10;fKZ7ESuRQjjkqMDE2OZShtKQxTB1LXHibs5bjAn6SmqPjxRuGznLsqW0WHNqMNjSzlD5U3RWwWnx&#10;dTKT7vZx3C7m/vPa7ZbfVaHUeNRv30FE6uO/+M990ArmaWz6kn6AX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jssugwgAAANsAAAAPAAAAAAAAAAAAAAAAAJgCAABkcnMvZG93&#10;bnJldi54bWxQSwUGAAAAAAQABAD1AAAAhwMAAAAA&#10;" stroked="f">
                  <v:textbox style="mso-fit-shape-to-text:t" inset="0,0,0,0">
                    <w:txbxContent>
                      <w:p w:rsidR="00335D38" w:rsidRPr="009D018B" w:rsidRDefault="00335D38" w:rsidP="00335D38">
                        <w:pPr>
                          <w:pStyle w:val="Legenda"/>
                          <w:jc w:val="center"/>
                          <w:rPr>
                            <w:noProof/>
                            <w:sz w:val="20"/>
                            <w:szCs w:val="20"/>
                          </w:rPr>
                        </w:pPr>
                        <w:bookmarkStart w:id="19" w:name="_Ref364264931"/>
                        <w:r>
                          <w:t xml:space="preserve">Figura </w:t>
                        </w:r>
                        <w:r>
                          <w:fldChar w:fldCharType="begin"/>
                        </w:r>
                        <w:r>
                          <w:instrText xml:space="preserve"> SEQ Figura \* ARABIC </w:instrText>
                        </w:r>
                        <w:r>
                          <w:fldChar w:fldCharType="separate"/>
                        </w:r>
                        <w:r w:rsidR="005B210C">
                          <w:rPr>
                            <w:noProof/>
                          </w:rPr>
                          <w:t>5</w:t>
                        </w:r>
                        <w:r>
                          <w:fldChar w:fldCharType="end"/>
                        </w:r>
                        <w:bookmarkEnd w:id="19"/>
                        <w:r>
                          <w:t xml:space="preserve"> – Janela de agendamento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86168A" w:rsidRDefault="0086168A">
      <w:pPr>
        <w:spacing w:after="0" w:line="240" w:lineRule="auto"/>
        <w:jc w:val="left"/>
        <w:rPr>
          <w:rFonts w:eastAsia="MS Mincho"/>
          <w:b/>
          <w:noProof/>
          <w:lang w:eastAsia="pt-PT"/>
        </w:rPr>
      </w:pPr>
      <w:r>
        <w:rPr>
          <w:rFonts w:eastAsia="MS Mincho"/>
          <w:b/>
          <w:noProof/>
          <w:lang w:eastAsia="pt-PT"/>
        </w:rPr>
        <w:br w:type="page"/>
      </w:r>
    </w:p>
    <w:p w:rsidR="0086168A" w:rsidRPr="006143EE" w:rsidRDefault="0086168A" w:rsidP="00003A8A">
      <w:pPr>
        <w:pStyle w:val="Ttulo"/>
        <w:rPr>
          <w:rFonts w:eastAsia="MS Mincho"/>
          <w:sz w:val="28"/>
          <w:szCs w:val="28"/>
        </w:rPr>
      </w:pPr>
      <w:bookmarkStart w:id="20" w:name="_Toc364267869"/>
      <w:r w:rsidRPr="006143EE">
        <w:rPr>
          <w:rFonts w:eastAsia="MS Mincho"/>
          <w:sz w:val="28"/>
          <w:szCs w:val="28"/>
        </w:rPr>
        <w:lastRenderedPageBreak/>
        <w:t>Controlo de versões</w:t>
      </w:r>
      <w:bookmarkEnd w:id="20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677"/>
        <w:gridCol w:w="1718"/>
        <w:gridCol w:w="5847"/>
      </w:tblGrid>
      <w:tr w:rsidR="0086168A" w:rsidRPr="008A7B15" w:rsidTr="004512EA">
        <w:trPr>
          <w:jc w:val="center"/>
        </w:trPr>
        <w:tc>
          <w:tcPr>
            <w:tcW w:w="1677" w:type="dxa"/>
            <w:shd w:val="clear" w:color="auto" w:fill="D9D9D9"/>
          </w:tcPr>
          <w:p w:rsidR="0086168A" w:rsidRPr="008A7B15" w:rsidRDefault="0086168A" w:rsidP="004512EA">
            <w:pPr>
              <w:jc w:val="center"/>
              <w:rPr>
                <w:rFonts w:cs="Arial"/>
                <w:sz w:val="24"/>
              </w:rPr>
            </w:pPr>
            <w:r w:rsidRPr="008A7B15">
              <w:rPr>
                <w:rFonts w:cs="Arial"/>
                <w:sz w:val="24"/>
              </w:rPr>
              <w:t>Data</w:t>
            </w:r>
          </w:p>
        </w:tc>
        <w:tc>
          <w:tcPr>
            <w:tcW w:w="1718" w:type="dxa"/>
            <w:shd w:val="clear" w:color="auto" w:fill="D9D9D9"/>
          </w:tcPr>
          <w:p w:rsidR="0086168A" w:rsidRPr="008A7B15" w:rsidRDefault="0086168A" w:rsidP="004512EA">
            <w:pPr>
              <w:jc w:val="center"/>
              <w:rPr>
                <w:rFonts w:cs="Arial"/>
                <w:sz w:val="24"/>
              </w:rPr>
            </w:pPr>
            <w:r w:rsidRPr="008A7B15">
              <w:rPr>
                <w:rFonts w:cs="Arial"/>
                <w:sz w:val="24"/>
              </w:rPr>
              <w:t>Utilizador</w:t>
            </w:r>
          </w:p>
        </w:tc>
        <w:tc>
          <w:tcPr>
            <w:tcW w:w="5847" w:type="dxa"/>
            <w:shd w:val="clear" w:color="auto" w:fill="D9D9D9"/>
          </w:tcPr>
          <w:p w:rsidR="0086168A" w:rsidRPr="008A7B15" w:rsidRDefault="0086168A" w:rsidP="004512EA">
            <w:pPr>
              <w:jc w:val="center"/>
              <w:rPr>
                <w:rFonts w:cs="Arial"/>
                <w:sz w:val="24"/>
              </w:rPr>
            </w:pPr>
            <w:r w:rsidRPr="008A7B15">
              <w:rPr>
                <w:rFonts w:cs="Arial"/>
                <w:sz w:val="24"/>
              </w:rPr>
              <w:t>Descrição</w:t>
            </w:r>
          </w:p>
        </w:tc>
      </w:tr>
      <w:tr w:rsidR="0086168A" w:rsidRPr="008A7B15" w:rsidTr="004512EA">
        <w:trPr>
          <w:jc w:val="center"/>
        </w:trPr>
        <w:tc>
          <w:tcPr>
            <w:tcW w:w="1677" w:type="dxa"/>
          </w:tcPr>
          <w:p w:rsidR="0086168A" w:rsidRPr="008A7B15" w:rsidRDefault="0086168A" w:rsidP="0086168A">
            <w:pPr>
              <w:rPr>
                <w:rFonts w:cs="Arial"/>
                <w:sz w:val="24"/>
              </w:rPr>
            </w:pPr>
            <w:r>
              <w:rPr>
                <w:rFonts w:cs="Arial"/>
                <w:sz w:val="24"/>
              </w:rPr>
              <w:t>14</w:t>
            </w:r>
            <w:r w:rsidRPr="008A7B15">
              <w:rPr>
                <w:rFonts w:cs="Arial"/>
                <w:sz w:val="24"/>
              </w:rPr>
              <w:t>.</w:t>
            </w:r>
            <w:r>
              <w:rPr>
                <w:rFonts w:cs="Arial"/>
                <w:sz w:val="24"/>
              </w:rPr>
              <w:t>0</w:t>
            </w:r>
            <w:r>
              <w:rPr>
                <w:rFonts w:cs="Arial"/>
                <w:sz w:val="24"/>
              </w:rPr>
              <w:t>8</w:t>
            </w:r>
            <w:r>
              <w:rPr>
                <w:rFonts w:cs="Arial"/>
                <w:sz w:val="24"/>
              </w:rPr>
              <w:t>.2013</w:t>
            </w:r>
          </w:p>
        </w:tc>
        <w:tc>
          <w:tcPr>
            <w:tcW w:w="1718" w:type="dxa"/>
          </w:tcPr>
          <w:p w:rsidR="0086168A" w:rsidRPr="008A7B15" w:rsidRDefault="0086168A" w:rsidP="004512EA">
            <w:pPr>
              <w:rPr>
                <w:rFonts w:cs="Arial"/>
                <w:sz w:val="24"/>
              </w:rPr>
            </w:pPr>
            <w:proofErr w:type="spellStart"/>
            <w:r w:rsidRPr="008A7B15">
              <w:rPr>
                <w:rFonts w:cs="Arial"/>
                <w:sz w:val="24"/>
              </w:rPr>
              <w:t>CeldeF</w:t>
            </w:r>
            <w:proofErr w:type="spellEnd"/>
          </w:p>
        </w:tc>
        <w:tc>
          <w:tcPr>
            <w:tcW w:w="5847" w:type="dxa"/>
          </w:tcPr>
          <w:p w:rsidR="0086168A" w:rsidRPr="008A7B15" w:rsidRDefault="0086168A" w:rsidP="0086168A">
            <w:pPr>
              <w:rPr>
                <w:rFonts w:cs="Arial"/>
                <w:sz w:val="24"/>
              </w:rPr>
            </w:pPr>
            <w:r w:rsidRPr="008A7B15">
              <w:rPr>
                <w:rFonts w:cs="Arial"/>
                <w:sz w:val="24"/>
              </w:rPr>
              <w:t xml:space="preserve">Versão </w:t>
            </w:r>
            <w:r>
              <w:rPr>
                <w:rFonts w:cs="Arial"/>
                <w:sz w:val="24"/>
              </w:rPr>
              <w:t>Inicial</w:t>
            </w:r>
          </w:p>
        </w:tc>
      </w:tr>
    </w:tbl>
    <w:p w:rsidR="00335D38" w:rsidRPr="00D20410" w:rsidRDefault="00335D38">
      <w:pPr>
        <w:pStyle w:val="PargrafodaLista"/>
        <w:spacing w:after="0" w:line="240" w:lineRule="auto"/>
        <w:ind w:left="780"/>
        <w:rPr>
          <w:rFonts w:eastAsia="MS Mincho"/>
          <w:b/>
          <w:noProof/>
          <w:lang w:eastAsia="pt-PT"/>
        </w:rPr>
      </w:pPr>
    </w:p>
    <w:sectPr w:rsidR="00335D38" w:rsidRPr="00D20410" w:rsidSect="00B77F8D">
      <w:headerReference w:type="even" r:id="rId22"/>
      <w:headerReference w:type="default" r:id="rId23"/>
      <w:footerReference w:type="default" r:id="rId24"/>
      <w:footerReference w:type="first" r:id="rId25"/>
      <w:pgSz w:w="11906" w:h="16838"/>
      <w:pgMar w:top="950" w:right="1440" w:bottom="1440" w:left="1440" w:header="851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65DC8" w:rsidRDefault="00865DC8" w:rsidP="00325B0B">
      <w:pPr>
        <w:spacing w:after="0" w:line="240" w:lineRule="auto"/>
      </w:pPr>
      <w:r>
        <w:separator/>
      </w:r>
    </w:p>
  </w:endnote>
  <w:endnote w:type="continuationSeparator" w:id="0">
    <w:p w:rsidR="00865DC8" w:rsidRDefault="00865DC8" w:rsidP="00325B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3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5E43" w:rsidRPr="00535BC8" w:rsidRDefault="00900BE3" w:rsidP="00B142A6">
    <w:pPr>
      <w:pStyle w:val="Rodap"/>
      <w:rPr>
        <w:rFonts w:ascii="Verdana" w:hAnsi="Verdana" w:cs="Tahoma"/>
        <w:color w:val="A6A6A6"/>
        <w:sz w:val="14"/>
      </w:rPr>
    </w:pPr>
    <w:r>
      <w:rPr>
        <w:noProof/>
        <w:lang w:eastAsia="pt-PT"/>
      </w:rPr>
      <w:drawing>
        <wp:anchor distT="0" distB="0" distL="114300" distR="114300" simplePos="0" relativeHeight="251657728" behindDoc="1" locked="0" layoutInCell="1" allowOverlap="1" wp14:anchorId="4C198277" wp14:editId="09AEE613">
          <wp:simplePos x="0" y="0"/>
          <wp:positionH relativeFrom="column">
            <wp:posOffset>2856230</wp:posOffset>
          </wp:positionH>
          <wp:positionV relativeFrom="paragraph">
            <wp:posOffset>35560</wp:posOffset>
          </wp:positionV>
          <wp:extent cx="3028950" cy="571500"/>
          <wp:effectExtent l="0" t="0" r="0" b="0"/>
          <wp:wrapNone/>
          <wp:docPr id="12" name="Imagem 12" descr="mora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morad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28950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t-PT"/>
      </w:rPr>
      <w:drawing>
        <wp:anchor distT="0" distB="0" distL="114300" distR="114300" simplePos="0" relativeHeight="251656704" behindDoc="1" locked="0" layoutInCell="1" allowOverlap="1" wp14:anchorId="15BD2E63" wp14:editId="15A94A62">
          <wp:simplePos x="0" y="0"/>
          <wp:positionH relativeFrom="column">
            <wp:posOffset>-723900</wp:posOffset>
          </wp:positionH>
          <wp:positionV relativeFrom="paragraph">
            <wp:posOffset>-2542540</wp:posOffset>
          </wp:positionV>
          <wp:extent cx="542925" cy="3390900"/>
          <wp:effectExtent l="0" t="0" r="9525" b="0"/>
          <wp:wrapNone/>
          <wp:docPr id="11" name="Imagem 11" descr="logos_certificacao_inf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logos_certificacao_info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3390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F3427" w:rsidRDefault="009E44B6" w:rsidP="009E44B6">
    <w:pPr>
      <w:pStyle w:val="Rodap"/>
      <w:tabs>
        <w:tab w:val="left" w:pos="5730"/>
      </w:tabs>
      <w:spacing w:before="120"/>
      <w:rPr>
        <w:rFonts w:cs="Tahoma"/>
        <w:i/>
        <w:color w:val="000000"/>
        <w:sz w:val="14"/>
        <w:szCs w:val="14"/>
      </w:rPr>
    </w:pPr>
    <w:r>
      <w:rPr>
        <w:rFonts w:cs="Tahoma"/>
        <w:i/>
        <w:color w:val="000000"/>
        <w:sz w:val="14"/>
        <w:szCs w:val="14"/>
      </w:rPr>
      <w:tab/>
    </w:r>
    <w:r>
      <w:rPr>
        <w:rFonts w:cs="Tahoma"/>
        <w:i/>
        <w:color w:val="000000"/>
        <w:sz w:val="14"/>
        <w:szCs w:val="14"/>
      </w:rPr>
      <w:tab/>
    </w:r>
    <w:r>
      <w:rPr>
        <w:rFonts w:cs="Tahoma"/>
        <w:i/>
        <w:color w:val="000000"/>
        <w:sz w:val="14"/>
        <w:szCs w:val="14"/>
      </w:rPr>
      <w:tab/>
    </w:r>
  </w:p>
  <w:p w:rsidR="00AF3427" w:rsidRDefault="00AF3427" w:rsidP="00AF3427">
    <w:pPr>
      <w:pStyle w:val="Rodap"/>
      <w:spacing w:before="120"/>
      <w:jc w:val="right"/>
      <w:rPr>
        <w:rFonts w:cs="Tahoma"/>
        <w:i/>
        <w:color w:val="000000"/>
        <w:sz w:val="14"/>
        <w:szCs w:val="14"/>
      </w:rPr>
    </w:pPr>
  </w:p>
  <w:p w:rsidR="00AF3427" w:rsidRPr="00AF3427" w:rsidRDefault="00763104" w:rsidP="00763104">
    <w:pPr>
      <w:pStyle w:val="Rodap"/>
      <w:spacing w:before="120"/>
      <w:jc w:val="center"/>
      <w:rPr>
        <w:rFonts w:cs="Tahoma"/>
        <w:color w:val="000000"/>
        <w:sz w:val="14"/>
        <w:szCs w:val="14"/>
      </w:rPr>
    </w:pPr>
    <w:r w:rsidRPr="00763104">
      <w:rPr>
        <w:rFonts w:cs="Tahoma"/>
        <w:color w:val="000000"/>
        <w:sz w:val="14"/>
        <w:szCs w:val="14"/>
      </w:rPr>
      <w:fldChar w:fldCharType="begin"/>
    </w:r>
    <w:r w:rsidRPr="00763104">
      <w:rPr>
        <w:rFonts w:cs="Tahoma"/>
        <w:color w:val="000000"/>
        <w:sz w:val="14"/>
        <w:szCs w:val="14"/>
      </w:rPr>
      <w:instrText>PAGE   \* MERGEFORMAT</w:instrText>
    </w:r>
    <w:r w:rsidRPr="00763104">
      <w:rPr>
        <w:rFonts w:cs="Tahoma"/>
        <w:color w:val="000000"/>
        <w:sz w:val="14"/>
        <w:szCs w:val="14"/>
      </w:rPr>
      <w:fldChar w:fldCharType="separate"/>
    </w:r>
    <w:r w:rsidR="005B210C">
      <w:rPr>
        <w:rFonts w:cs="Tahoma"/>
        <w:noProof/>
        <w:color w:val="000000"/>
        <w:sz w:val="14"/>
        <w:szCs w:val="14"/>
      </w:rPr>
      <w:t>6</w:t>
    </w:r>
    <w:r w:rsidRPr="00763104">
      <w:rPr>
        <w:rFonts w:cs="Tahoma"/>
        <w:color w:val="000000"/>
        <w:sz w:val="14"/>
        <w:szCs w:val="14"/>
      </w:rPr>
      <w:fldChar w:fldCharType="end"/>
    </w:r>
  </w:p>
  <w:p w:rsidR="00AF3427" w:rsidRPr="00535BC8" w:rsidRDefault="001A63C7" w:rsidP="00AF3427">
    <w:pPr>
      <w:pStyle w:val="Rodap"/>
      <w:spacing w:before="120"/>
      <w:jc w:val="right"/>
      <w:rPr>
        <w:rFonts w:cs="Tahoma"/>
        <w:i/>
        <w:color w:val="000000"/>
        <w:sz w:val="14"/>
        <w:szCs w:val="14"/>
      </w:rPr>
    </w:pPr>
    <w:r w:rsidRPr="00AF3427">
      <w:rPr>
        <w:rFonts w:cs="Tahoma"/>
        <w:color w:val="000000"/>
        <w:sz w:val="14"/>
        <w:szCs w:val="14"/>
      </w:rPr>
      <w:t>DT-codigoqualidade-0</w:t>
    </w:r>
    <w:r>
      <w:rPr>
        <w:rFonts w:cs="Tahoma"/>
        <w:color w:val="000000"/>
        <w:sz w:val="14"/>
        <w:szCs w:val="14"/>
      </w:rPr>
      <w:t>1</w:t>
    </w:r>
    <w:r w:rsidRPr="00AF3427">
      <w:rPr>
        <w:rFonts w:cs="Tahoma"/>
        <w:color w:val="000000"/>
        <w:sz w:val="14"/>
        <w:szCs w:val="14"/>
      </w:rPr>
      <w:t>1</w:t>
    </w:r>
    <w:r>
      <w:rPr>
        <w:rFonts w:cs="Tahoma"/>
        <w:color w:val="000000"/>
        <w:sz w:val="14"/>
        <w:szCs w:val="14"/>
      </w:rPr>
      <w:t>3</w:t>
    </w:r>
    <w:r w:rsidRPr="00AF3427">
      <w:rPr>
        <w:rFonts w:cs="Tahoma"/>
        <w:color w:val="000000"/>
        <w:sz w:val="14"/>
        <w:szCs w:val="14"/>
      </w:rPr>
      <w:t>.1</w:t>
    </w:r>
  </w:p>
  <w:p w:rsidR="00F05E43" w:rsidRDefault="00F05E43" w:rsidP="009E4431">
    <w:pPr>
      <w:pStyle w:val="Rodap"/>
      <w:jc w:val="center"/>
    </w:pPr>
  </w:p>
  <w:p w:rsidR="00F05E43" w:rsidRDefault="00F05E43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44B6" w:rsidRDefault="009E44B6">
    <w:pPr>
      <w:pStyle w:val="Rodap"/>
      <w:jc w:val="center"/>
    </w:pPr>
  </w:p>
  <w:p w:rsidR="009E44B6" w:rsidRDefault="009E44B6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65DC8" w:rsidRDefault="00865DC8" w:rsidP="00325B0B">
      <w:pPr>
        <w:spacing w:after="0" w:line="240" w:lineRule="auto"/>
      </w:pPr>
      <w:r>
        <w:separator/>
      </w:r>
    </w:p>
  </w:footnote>
  <w:footnote w:type="continuationSeparator" w:id="0">
    <w:p w:rsidR="00865DC8" w:rsidRDefault="00865DC8" w:rsidP="00325B0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5E43" w:rsidRDefault="00A33736">
    <w:pPr>
      <w:pStyle w:val="Cabealho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378867492" o:spid="_x0000_s2055" type="#_x0000_t136" style="position:absolute;left:0;text-align:left;margin-left:0;margin-top:0;width:397.65pt;height:238.6pt;rotation:315;z-index:-251660800;mso-position-horizontal:center;mso-position-horizontal-relative:margin;mso-position-vertical:center;mso-position-vertical-relative:margin" o:allowincell="f" fillcolor="#7f7f7f" stroked="f">
          <v:fill opacity=".5"/>
          <v:textpath style="font-family:&quot;Calibri&quot;;font-size:1pt" string="DRAF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E44B6" w:rsidRDefault="00900BE3" w:rsidP="001A63C7">
    <w:pPr>
      <w:pStyle w:val="Rodap"/>
    </w:pPr>
    <w:r>
      <w:rPr>
        <w:noProof/>
        <w:lang w:eastAsia="pt-PT"/>
      </w:rPr>
      <w:drawing>
        <wp:anchor distT="0" distB="0" distL="114300" distR="114300" simplePos="0" relativeHeight="251659776" behindDoc="1" locked="0" layoutInCell="1" allowOverlap="1" wp14:anchorId="1D14E252" wp14:editId="453B1325">
          <wp:simplePos x="0" y="0"/>
          <wp:positionH relativeFrom="column">
            <wp:posOffset>0</wp:posOffset>
          </wp:positionH>
          <wp:positionV relativeFrom="paragraph">
            <wp:posOffset>-48895</wp:posOffset>
          </wp:positionV>
          <wp:extent cx="1818640" cy="456565"/>
          <wp:effectExtent l="0" t="0" r="0" b="635"/>
          <wp:wrapNone/>
          <wp:docPr id="16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959" t="36974" r="12155" b="37831"/>
                  <a:stretch>
                    <a:fillRect/>
                  </a:stretch>
                </pic:blipFill>
                <pic:spPr bwMode="auto">
                  <a:xfrm>
                    <a:off x="0" y="0"/>
                    <a:ext cx="1818640" cy="4565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A63C7">
      <w:tab/>
    </w:r>
    <w:r w:rsidR="001A63C7">
      <w:tab/>
    </w:r>
  </w:p>
  <w:p w:rsidR="009E44B6" w:rsidRDefault="009E44B6" w:rsidP="001A63C7">
    <w:pPr>
      <w:pStyle w:val="Rodap"/>
    </w:pPr>
  </w:p>
  <w:p w:rsidR="009E44B6" w:rsidRDefault="009E44B6" w:rsidP="001A63C7">
    <w:pPr>
      <w:pStyle w:val="Rodap"/>
    </w:pPr>
  </w:p>
  <w:p w:rsidR="009E44B6" w:rsidRDefault="009E44B6" w:rsidP="001A63C7">
    <w:pPr>
      <w:pStyle w:val="Rodap"/>
    </w:pPr>
  </w:p>
  <w:p w:rsidR="009E44B6" w:rsidRPr="009E44B6" w:rsidRDefault="0088348B" w:rsidP="009E44B6">
    <w:pPr>
      <w:pStyle w:val="Rodap"/>
      <w:jc w:val="left"/>
      <w:rPr>
        <w:rFonts w:ascii="Verdana" w:hAnsi="Verdana"/>
      </w:rPr>
    </w:pPr>
    <w:r>
      <w:t>Manual Desenvolvimento Específico</w:t>
    </w:r>
    <w:r w:rsidR="001A63C7">
      <w:t xml:space="preserve"> | </w:t>
    </w:r>
    <w:r>
      <w:t>Gestão Dispositivos</w:t>
    </w:r>
    <w:r w:rsidR="001A63C7" w:rsidRPr="004D252D">
      <w:rPr>
        <w:rFonts w:ascii="Verdana" w:hAnsi="Verdana"/>
      </w:rPr>
      <w:t xml:space="preserve"> </w:t>
    </w:r>
    <w:r w:rsidR="001A63C7" w:rsidRPr="004D252D">
      <w:rPr>
        <w:rFonts w:ascii="Verdana" w:hAnsi="Verdana"/>
      </w:rPr>
      <w:tab/>
    </w:r>
    <w:r w:rsidR="001A63C7" w:rsidRPr="004D252D">
      <w:rPr>
        <w:rFonts w:ascii="Verdana" w:hAnsi="Verdana"/>
      </w:rPr>
      <w:tab/>
    </w:r>
  </w:p>
  <w:p w:rsidR="00F05E43" w:rsidRPr="001A63C7" w:rsidRDefault="00900BE3" w:rsidP="001A63C7">
    <w:pPr>
      <w:pStyle w:val="Cabealho"/>
    </w:pPr>
    <w:r>
      <w:rPr>
        <w:noProof/>
        <w:lang w:eastAsia="pt-PT"/>
      </w:rPr>
      <mc:AlternateContent>
        <mc:Choice Requires="wps">
          <w:drawing>
            <wp:anchor distT="4294967295" distB="4294967295" distL="114300" distR="114300" simplePos="0" relativeHeight="251658752" behindDoc="0" locked="0" layoutInCell="1" allowOverlap="1" wp14:anchorId="065A447E" wp14:editId="50024547">
              <wp:simplePos x="0" y="0"/>
              <wp:positionH relativeFrom="column">
                <wp:posOffset>20955</wp:posOffset>
              </wp:positionH>
              <wp:positionV relativeFrom="paragraph">
                <wp:posOffset>40639</wp:posOffset>
              </wp:positionV>
              <wp:extent cx="5736590" cy="0"/>
              <wp:effectExtent l="0" t="0" r="16510" b="19050"/>
              <wp:wrapNone/>
              <wp:docPr id="8" name="AutoShape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3659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ysClr val="windowText" lastClr="000000"/>
                        </a:solidFill>
                        <a:round/>
                        <a:headEnd type="none" w="med" len="med"/>
                        <a:tailEnd type="none" w="med" len="med"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9" o:spid="_x0000_s1026" type="#_x0000_t32" style="position:absolute;margin-left:1.65pt;margin-top:3.2pt;width:451.7pt;height:0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" strokecolor="windowTex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2DE4DB4A"/>
    <w:lvl w:ilvl="0">
      <w:numFmt w:val="bullet"/>
      <w:lvlText w:val="*"/>
      <w:lvlJc w:val="left"/>
    </w:lvl>
  </w:abstractNum>
  <w:abstractNum w:abstractNumId="1">
    <w:nsid w:val="00AB49AE"/>
    <w:multiLevelType w:val="multilevel"/>
    <w:tmpl w:val="A0D0D4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0181720"/>
    <w:multiLevelType w:val="multilevel"/>
    <w:tmpl w:val="CC765A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7E7A75"/>
    <w:multiLevelType w:val="hybridMultilevel"/>
    <w:tmpl w:val="B42225C0"/>
    <w:lvl w:ilvl="0" w:tplc="0816000F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  <w:sz w:val="20"/>
      </w:rPr>
    </w:lvl>
    <w:lvl w:ilvl="1" w:tplc="08160019" w:tentative="1">
      <w:start w:val="1"/>
      <w:numFmt w:val="lowerLetter"/>
      <w:lvlText w:val="%2."/>
      <w:lvlJc w:val="left"/>
      <w:pPr>
        <w:ind w:left="1080" w:hanging="360"/>
      </w:pPr>
    </w:lvl>
    <w:lvl w:ilvl="2" w:tplc="0816001B" w:tentative="1">
      <w:start w:val="1"/>
      <w:numFmt w:val="lowerRoman"/>
      <w:lvlText w:val="%3."/>
      <w:lvlJc w:val="right"/>
      <w:pPr>
        <w:ind w:left="1800" w:hanging="180"/>
      </w:pPr>
    </w:lvl>
    <w:lvl w:ilvl="3" w:tplc="0816000F" w:tentative="1">
      <w:start w:val="1"/>
      <w:numFmt w:val="decimal"/>
      <w:lvlText w:val="%4."/>
      <w:lvlJc w:val="left"/>
      <w:pPr>
        <w:ind w:left="2520" w:hanging="360"/>
      </w:pPr>
    </w:lvl>
    <w:lvl w:ilvl="4" w:tplc="08160019" w:tentative="1">
      <w:start w:val="1"/>
      <w:numFmt w:val="lowerLetter"/>
      <w:lvlText w:val="%5."/>
      <w:lvlJc w:val="left"/>
      <w:pPr>
        <w:ind w:left="3240" w:hanging="360"/>
      </w:pPr>
    </w:lvl>
    <w:lvl w:ilvl="5" w:tplc="0816001B" w:tentative="1">
      <w:start w:val="1"/>
      <w:numFmt w:val="lowerRoman"/>
      <w:lvlText w:val="%6."/>
      <w:lvlJc w:val="right"/>
      <w:pPr>
        <w:ind w:left="3960" w:hanging="180"/>
      </w:pPr>
    </w:lvl>
    <w:lvl w:ilvl="6" w:tplc="0816000F" w:tentative="1">
      <w:start w:val="1"/>
      <w:numFmt w:val="decimal"/>
      <w:lvlText w:val="%7."/>
      <w:lvlJc w:val="left"/>
      <w:pPr>
        <w:ind w:left="4680" w:hanging="360"/>
      </w:pPr>
    </w:lvl>
    <w:lvl w:ilvl="7" w:tplc="08160019" w:tentative="1">
      <w:start w:val="1"/>
      <w:numFmt w:val="lowerLetter"/>
      <w:lvlText w:val="%8."/>
      <w:lvlJc w:val="left"/>
      <w:pPr>
        <w:ind w:left="5400" w:hanging="360"/>
      </w:pPr>
    </w:lvl>
    <w:lvl w:ilvl="8" w:tplc="0816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26443DAB"/>
    <w:multiLevelType w:val="multilevel"/>
    <w:tmpl w:val="FCFE62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75E7005"/>
    <w:multiLevelType w:val="multilevel"/>
    <w:tmpl w:val="95402B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9491864"/>
    <w:multiLevelType w:val="multilevel"/>
    <w:tmpl w:val="DF487590"/>
    <w:lvl w:ilvl="0">
      <w:start w:val="4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600" w:hanging="600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6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72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08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080" w:hanging="108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7">
    <w:nsid w:val="2CB6017A"/>
    <w:multiLevelType w:val="hybridMultilevel"/>
    <w:tmpl w:val="8F2AA722"/>
    <w:lvl w:ilvl="0" w:tplc="08160017">
      <w:start w:val="1"/>
      <w:numFmt w:val="lowerLetter"/>
      <w:lvlText w:val="%1)"/>
      <w:lvlJc w:val="left"/>
      <w:pPr>
        <w:ind w:left="780" w:hanging="360"/>
      </w:pPr>
    </w:lvl>
    <w:lvl w:ilvl="1" w:tplc="08160019">
      <w:start w:val="1"/>
      <w:numFmt w:val="lowerLetter"/>
      <w:lvlText w:val="%2."/>
      <w:lvlJc w:val="left"/>
      <w:pPr>
        <w:ind w:left="1500" w:hanging="360"/>
      </w:pPr>
    </w:lvl>
    <w:lvl w:ilvl="2" w:tplc="0816001B" w:tentative="1">
      <w:start w:val="1"/>
      <w:numFmt w:val="lowerRoman"/>
      <w:lvlText w:val="%3."/>
      <w:lvlJc w:val="right"/>
      <w:pPr>
        <w:ind w:left="2220" w:hanging="180"/>
      </w:pPr>
    </w:lvl>
    <w:lvl w:ilvl="3" w:tplc="0816000F" w:tentative="1">
      <w:start w:val="1"/>
      <w:numFmt w:val="decimal"/>
      <w:lvlText w:val="%4."/>
      <w:lvlJc w:val="left"/>
      <w:pPr>
        <w:ind w:left="2940" w:hanging="360"/>
      </w:pPr>
    </w:lvl>
    <w:lvl w:ilvl="4" w:tplc="08160019" w:tentative="1">
      <w:start w:val="1"/>
      <w:numFmt w:val="lowerLetter"/>
      <w:lvlText w:val="%5."/>
      <w:lvlJc w:val="left"/>
      <w:pPr>
        <w:ind w:left="3660" w:hanging="360"/>
      </w:pPr>
    </w:lvl>
    <w:lvl w:ilvl="5" w:tplc="0816001B" w:tentative="1">
      <w:start w:val="1"/>
      <w:numFmt w:val="lowerRoman"/>
      <w:lvlText w:val="%6."/>
      <w:lvlJc w:val="right"/>
      <w:pPr>
        <w:ind w:left="4380" w:hanging="180"/>
      </w:pPr>
    </w:lvl>
    <w:lvl w:ilvl="6" w:tplc="0816000F" w:tentative="1">
      <w:start w:val="1"/>
      <w:numFmt w:val="decimal"/>
      <w:lvlText w:val="%7."/>
      <w:lvlJc w:val="left"/>
      <w:pPr>
        <w:ind w:left="5100" w:hanging="360"/>
      </w:pPr>
    </w:lvl>
    <w:lvl w:ilvl="7" w:tplc="08160019" w:tentative="1">
      <w:start w:val="1"/>
      <w:numFmt w:val="lowerLetter"/>
      <w:lvlText w:val="%8."/>
      <w:lvlJc w:val="left"/>
      <w:pPr>
        <w:ind w:left="5820" w:hanging="360"/>
      </w:pPr>
    </w:lvl>
    <w:lvl w:ilvl="8" w:tplc="0816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8">
    <w:nsid w:val="3A4D4887"/>
    <w:multiLevelType w:val="hybridMultilevel"/>
    <w:tmpl w:val="AEB4BFA0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A704290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lang w:val="en-US"/>
      </w:rPr>
    </w:lvl>
    <w:lvl w:ilvl="2" w:tplc="08160005">
      <w:start w:val="1"/>
      <w:numFmt w:val="bullet"/>
      <w:lvlText w:val=""/>
      <w:lvlJc w:val="left"/>
      <w:pPr>
        <w:ind w:left="502" w:hanging="360"/>
      </w:pPr>
      <w:rPr>
        <w:rFonts w:ascii="Wingdings" w:hAnsi="Wingdings" w:hint="default"/>
      </w:rPr>
    </w:lvl>
    <w:lvl w:ilvl="3" w:tplc="0816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4" w:tplc="0816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01B144F"/>
    <w:multiLevelType w:val="hybridMultilevel"/>
    <w:tmpl w:val="B95CB38C"/>
    <w:lvl w:ilvl="0" w:tplc="7A0454E0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AEA81176" w:tentative="1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6B8B308" w:tentative="1">
      <w:start w:val="1"/>
      <w:numFmt w:val="bullet"/>
      <w:lvlText w:val="-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D88613FC" w:tentative="1">
      <w:start w:val="1"/>
      <w:numFmt w:val="bullet"/>
      <w:lvlText w:val="-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DB2A4E0" w:tentative="1">
      <w:start w:val="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6EE0B8A" w:tentative="1">
      <w:start w:val="1"/>
      <w:numFmt w:val="bullet"/>
      <w:lvlText w:val="-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15385F80" w:tentative="1">
      <w:start w:val="1"/>
      <w:numFmt w:val="bullet"/>
      <w:lvlText w:val="-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50AB550" w:tentative="1">
      <w:start w:val="1"/>
      <w:numFmt w:val="bullet"/>
      <w:lvlText w:val="-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52E427E" w:tentative="1">
      <w:start w:val="1"/>
      <w:numFmt w:val="bullet"/>
      <w:lvlText w:val="-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0">
    <w:nsid w:val="424B060B"/>
    <w:multiLevelType w:val="hybridMultilevel"/>
    <w:tmpl w:val="002613BE"/>
    <w:lvl w:ilvl="0" w:tplc="0816000F">
      <w:start w:val="1"/>
      <w:numFmt w:val="decimal"/>
      <w:lvlText w:val="%1."/>
      <w:lvlJc w:val="left"/>
      <w:pPr>
        <w:ind w:left="644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484E1E09"/>
    <w:multiLevelType w:val="multilevel"/>
    <w:tmpl w:val="EDF0D8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8CD3389"/>
    <w:multiLevelType w:val="hybridMultilevel"/>
    <w:tmpl w:val="B8ECA840"/>
    <w:lvl w:ilvl="0" w:tplc="08160017">
      <w:start w:val="1"/>
      <w:numFmt w:val="lowerLetter"/>
      <w:lvlText w:val="%1)"/>
      <w:lvlJc w:val="left"/>
      <w:pPr>
        <w:ind w:left="780" w:hanging="360"/>
      </w:pPr>
    </w:lvl>
    <w:lvl w:ilvl="1" w:tplc="08160019" w:tentative="1">
      <w:start w:val="1"/>
      <w:numFmt w:val="lowerLetter"/>
      <w:lvlText w:val="%2."/>
      <w:lvlJc w:val="left"/>
      <w:pPr>
        <w:ind w:left="1500" w:hanging="360"/>
      </w:pPr>
    </w:lvl>
    <w:lvl w:ilvl="2" w:tplc="0816001B" w:tentative="1">
      <w:start w:val="1"/>
      <w:numFmt w:val="lowerRoman"/>
      <w:lvlText w:val="%3."/>
      <w:lvlJc w:val="right"/>
      <w:pPr>
        <w:ind w:left="2220" w:hanging="180"/>
      </w:pPr>
    </w:lvl>
    <w:lvl w:ilvl="3" w:tplc="0816000F" w:tentative="1">
      <w:start w:val="1"/>
      <w:numFmt w:val="decimal"/>
      <w:lvlText w:val="%4."/>
      <w:lvlJc w:val="left"/>
      <w:pPr>
        <w:ind w:left="2940" w:hanging="360"/>
      </w:pPr>
    </w:lvl>
    <w:lvl w:ilvl="4" w:tplc="08160019" w:tentative="1">
      <w:start w:val="1"/>
      <w:numFmt w:val="lowerLetter"/>
      <w:lvlText w:val="%5."/>
      <w:lvlJc w:val="left"/>
      <w:pPr>
        <w:ind w:left="3660" w:hanging="360"/>
      </w:pPr>
    </w:lvl>
    <w:lvl w:ilvl="5" w:tplc="0816001B" w:tentative="1">
      <w:start w:val="1"/>
      <w:numFmt w:val="lowerRoman"/>
      <w:lvlText w:val="%6."/>
      <w:lvlJc w:val="right"/>
      <w:pPr>
        <w:ind w:left="4380" w:hanging="180"/>
      </w:pPr>
    </w:lvl>
    <w:lvl w:ilvl="6" w:tplc="0816000F" w:tentative="1">
      <w:start w:val="1"/>
      <w:numFmt w:val="decimal"/>
      <w:lvlText w:val="%7."/>
      <w:lvlJc w:val="left"/>
      <w:pPr>
        <w:ind w:left="5100" w:hanging="360"/>
      </w:pPr>
    </w:lvl>
    <w:lvl w:ilvl="7" w:tplc="08160019" w:tentative="1">
      <w:start w:val="1"/>
      <w:numFmt w:val="lowerLetter"/>
      <w:lvlText w:val="%8."/>
      <w:lvlJc w:val="left"/>
      <w:pPr>
        <w:ind w:left="5820" w:hanging="360"/>
      </w:pPr>
    </w:lvl>
    <w:lvl w:ilvl="8" w:tplc="0816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13">
    <w:nsid w:val="52EB4E6C"/>
    <w:multiLevelType w:val="hybridMultilevel"/>
    <w:tmpl w:val="E6447122"/>
    <w:lvl w:ilvl="0" w:tplc="92C65498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83F3989"/>
    <w:multiLevelType w:val="hybridMultilevel"/>
    <w:tmpl w:val="D5860262"/>
    <w:lvl w:ilvl="0" w:tplc="08160017">
      <w:start w:val="1"/>
      <w:numFmt w:val="lowerLetter"/>
      <w:lvlText w:val="%1)"/>
      <w:lvlJc w:val="left"/>
      <w:pPr>
        <w:ind w:left="720" w:hanging="360"/>
      </w:pPr>
    </w:lvl>
    <w:lvl w:ilvl="1" w:tplc="08160019" w:tentative="1">
      <w:start w:val="1"/>
      <w:numFmt w:val="lowerLetter"/>
      <w:lvlText w:val="%2."/>
      <w:lvlJc w:val="left"/>
      <w:pPr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C0165FE"/>
    <w:multiLevelType w:val="hybridMultilevel"/>
    <w:tmpl w:val="C1A682D4"/>
    <w:lvl w:ilvl="0" w:tplc="0816000F">
      <w:start w:val="1"/>
      <w:numFmt w:val="decimal"/>
      <w:lvlText w:val="%1."/>
      <w:lvlJc w:val="left"/>
      <w:pPr>
        <w:ind w:left="360" w:hanging="360"/>
      </w:pPr>
    </w:lvl>
    <w:lvl w:ilvl="1" w:tplc="08160019" w:tentative="1">
      <w:start w:val="1"/>
      <w:numFmt w:val="lowerLetter"/>
      <w:lvlText w:val="%2."/>
      <w:lvlJc w:val="left"/>
      <w:pPr>
        <w:ind w:left="1156" w:hanging="360"/>
      </w:pPr>
    </w:lvl>
    <w:lvl w:ilvl="2" w:tplc="0816001B" w:tentative="1">
      <w:start w:val="1"/>
      <w:numFmt w:val="lowerRoman"/>
      <w:lvlText w:val="%3."/>
      <w:lvlJc w:val="right"/>
      <w:pPr>
        <w:ind w:left="1876" w:hanging="180"/>
      </w:pPr>
    </w:lvl>
    <w:lvl w:ilvl="3" w:tplc="0816000F" w:tentative="1">
      <w:start w:val="1"/>
      <w:numFmt w:val="decimal"/>
      <w:lvlText w:val="%4."/>
      <w:lvlJc w:val="left"/>
      <w:pPr>
        <w:ind w:left="2596" w:hanging="360"/>
      </w:pPr>
    </w:lvl>
    <w:lvl w:ilvl="4" w:tplc="08160019" w:tentative="1">
      <w:start w:val="1"/>
      <w:numFmt w:val="lowerLetter"/>
      <w:lvlText w:val="%5."/>
      <w:lvlJc w:val="left"/>
      <w:pPr>
        <w:ind w:left="3316" w:hanging="360"/>
      </w:pPr>
    </w:lvl>
    <w:lvl w:ilvl="5" w:tplc="0816001B" w:tentative="1">
      <w:start w:val="1"/>
      <w:numFmt w:val="lowerRoman"/>
      <w:lvlText w:val="%6."/>
      <w:lvlJc w:val="right"/>
      <w:pPr>
        <w:ind w:left="4036" w:hanging="180"/>
      </w:pPr>
    </w:lvl>
    <w:lvl w:ilvl="6" w:tplc="0816000F" w:tentative="1">
      <w:start w:val="1"/>
      <w:numFmt w:val="decimal"/>
      <w:lvlText w:val="%7."/>
      <w:lvlJc w:val="left"/>
      <w:pPr>
        <w:ind w:left="4756" w:hanging="360"/>
      </w:pPr>
    </w:lvl>
    <w:lvl w:ilvl="7" w:tplc="08160019" w:tentative="1">
      <w:start w:val="1"/>
      <w:numFmt w:val="lowerLetter"/>
      <w:lvlText w:val="%8."/>
      <w:lvlJc w:val="left"/>
      <w:pPr>
        <w:ind w:left="5476" w:hanging="360"/>
      </w:pPr>
    </w:lvl>
    <w:lvl w:ilvl="8" w:tplc="0816001B" w:tentative="1">
      <w:start w:val="1"/>
      <w:numFmt w:val="lowerRoman"/>
      <w:lvlText w:val="%9."/>
      <w:lvlJc w:val="right"/>
      <w:pPr>
        <w:ind w:left="6196" w:hanging="180"/>
      </w:pPr>
    </w:lvl>
  </w:abstractNum>
  <w:abstractNum w:abstractNumId="16">
    <w:nsid w:val="6E917781"/>
    <w:multiLevelType w:val="hybridMultilevel"/>
    <w:tmpl w:val="CD26A02C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5D24489"/>
    <w:multiLevelType w:val="hybridMultilevel"/>
    <w:tmpl w:val="84BED9A2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numFmt w:val="bullet"/>
        <w:lvlText w:val=""/>
        <w:legacy w:legacy="1" w:legacySpace="0" w:legacyIndent="0"/>
        <w:lvlJc w:val="left"/>
        <w:rPr>
          <w:rFonts w:ascii="Symbol" w:hAnsi="Symbol" w:hint="default"/>
          <w:sz w:val="18"/>
        </w:rPr>
      </w:lvl>
    </w:lvlOverride>
  </w:num>
  <w:num w:numId="2">
    <w:abstractNumId w:val="8"/>
  </w:num>
  <w:num w:numId="3">
    <w:abstractNumId w:val="1"/>
  </w:num>
  <w:num w:numId="4">
    <w:abstractNumId w:val="2"/>
  </w:num>
  <w:num w:numId="5">
    <w:abstractNumId w:val="11"/>
  </w:num>
  <w:num w:numId="6">
    <w:abstractNumId w:val="5"/>
  </w:num>
  <w:num w:numId="7">
    <w:abstractNumId w:val="4"/>
  </w:num>
  <w:num w:numId="8">
    <w:abstractNumId w:val="17"/>
  </w:num>
  <w:num w:numId="9">
    <w:abstractNumId w:val="10"/>
  </w:num>
  <w:num w:numId="10">
    <w:abstractNumId w:val="15"/>
  </w:num>
  <w:num w:numId="11">
    <w:abstractNumId w:val="6"/>
  </w:num>
  <w:num w:numId="12">
    <w:abstractNumId w:val="13"/>
  </w:num>
  <w:num w:numId="13">
    <w:abstractNumId w:val="9"/>
  </w:num>
  <w:num w:numId="14">
    <w:abstractNumId w:val="3"/>
  </w:num>
  <w:num w:numId="15">
    <w:abstractNumId w:val="16"/>
  </w:num>
  <w:num w:numId="16">
    <w:abstractNumId w:val="12"/>
  </w:num>
  <w:num w:numId="17">
    <w:abstractNumId w:val="14"/>
  </w:num>
  <w:num w:numId="1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proofState w:spelling="clean" w:grammar="clean"/>
  <w:attachedTemplate r:id="rId1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7B98"/>
    <w:rsid w:val="00000650"/>
    <w:rsid w:val="00001690"/>
    <w:rsid w:val="00001755"/>
    <w:rsid w:val="00003A8A"/>
    <w:rsid w:val="00003C31"/>
    <w:rsid w:val="00003D52"/>
    <w:rsid w:val="0000622D"/>
    <w:rsid w:val="000063AE"/>
    <w:rsid w:val="00007985"/>
    <w:rsid w:val="00011289"/>
    <w:rsid w:val="00013A03"/>
    <w:rsid w:val="00022CE5"/>
    <w:rsid w:val="00023065"/>
    <w:rsid w:val="000230F9"/>
    <w:rsid w:val="000240A6"/>
    <w:rsid w:val="0002508F"/>
    <w:rsid w:val="00026F08"/>
    <w:rsid w:val="0003117F"/>
    <w:rsid w:val="0003353F"/>
    <w:rsid w:val="00033D93"/>
    <w:rsid w:val="00036396"/>
    <w:rsid w:val="00037772"/>
    <w:rsid w:val="00037B10"/>
    <w:rsid w:val="00041645"/>
    <w:rsid w:val="000425AA"/>
    <w:rsid w:val="000437F2"/>
    <w:rsid w:val="00044A35"/>
    <w:rsid w:val="000450E2"/>
    <w:rsid w:val="00050D8B"/>
    <w:rsid w:val="00051451"/>
    <w:rsid w:val="0005317B"/>
    <w:rsid w:val="00053D56"/>
    <w:rsid w:val="00062123"/>
    <w:rsid w:val="000621FA"/>
    <w:rsid w:val="000626A1"/>
    <w:rsid w:val="00063C96"/>
    <w:rsid w:val="0006483E"/>
    <w:rsid w:val="00065AFC"/>
    <w:rsid w:val="00074934"/>
    <w:rsid w:val="00076FB2"/>
    <w:rsid w:val="000810F1"/>
    <w:rsid w:val="000826B4"/>
    <w:rsid w:val="000829D7"/>
    <w:rsid w:val="00083853"/>
    <w:rsid w:val="0008450E"/>
    <w:rsid w:val="000845FC"/>
    <w:rsid w:val="000854AB"/>
    <w:rsid w:val="000871BD"/>
    <w:rsid w:val="0008750D"/>
    <w:rsid w:val="00090273"/>
    <w:rsid w:val="000902F3"/>
    <w:rsid w:val="000912C2"/>
    <w:rsid w:val="00093192"/>
    <w:rsid w:val="000932B1"/>
    <w:rsid w:val="0009469C"/>
    <w:rsid w:val="00094C3D"/>
    <w:rsid w:val="00094EC7"/>
    <w:rsid w:val="000A01D2"/>
    <w:rsid w:val="000A3BDB"/>
    <w:rsid w:val="000A5101"/>
    <w:rsid w:val="000A63A2"/>
    <w:rsid w:val="000B2364"/>
    <w:rsid w:val="000B2B64"/>
    <w:rsid w:val="000B32D8"/>
    <w:rsid w:val="000B426D"/>
    <w:rsid w:val="000B6920"/>
    <w:rsid w:val="000B7906"/>
    <w:rsid w:val="000C2EF8"/>
    <w:rsid w:val="000C338E"/>
    <w:rsid w:val="000C533C"/>
    <w:rsid w:val="000C6AE3"/>
    <w:rsid w:val="000C7C7F"/>
    <w:rsid w:val="000C7D45"/>
    <w:rsid w:val="000C7F7D"/>
    <w:rsid w:val="000D085C"/>
    <w:rsid w:val="000D4FE2"/>
    <w:rsid w:val="000D5D81"/>
    <w:rsid w:val="000D747D"/>
    <w:rsid w:val="000E049D"/>
    <w:rsid w:val="000E0A7E"/>
    <w:rsid w:val="000E547A"/>
    <w:rsid w:val="000E5A9C"/>
    <w:rsid w:val="000F0FF8"/>
    <w:rsid w:val="000F2CE8"/>
    <w:rsid w:val="000F2D1E"/>
    <w:rsid w:val="000F567F"/>
    <w:rsid w:val="000F6D4E"/>
    <w:rsid w:val="000F72CD"/>
    <w:rsid w:val="001000D5"/>
    <w:rsid w:val="0010102C"/>
    <w:rsid w:val="00102943"/>
    <w:rsid w:val="00102FA5"/>
    <w:rsid w:val="00103E0E"/>
    <w:rsid w:val="001045CA"/>
    <w:rsid w:val="001077DA"/>
    <w:rsid w:val="001105C0"/>
    <w:rsid w:val="00111E36"/>
    <w:rsid w:val="001124BC"/>
    <w:rsid w:val="00113ECF"/>
    <w:rsid w:val="0011571B"/>
    <w:rsid w:val="00120136"/>
    <w:rsid w:val="001201E9"/>
    <w:rsid w:val="00121252"/>
    <w:rsid w:val="00124FBC"/>
    <w:rsid w:val="0012513A"/>
    <w:rsid w:val="0012568D"/>
    <w:rsid w:val="00125744"/>
    <w:rsid w:val="00127E90"/>
    <w:rsid w:val="00130936"/>
    <w:rsid w:val="00134BEA"/>
    <w:rsid w:val="001353F1"/>
    <w:rsid w:val="001355DE"/>
    <w:rsid w:val="00135FB7"/>
    <w:rsid w:val="0013762C"/>
    <w:rsid w:val="001404A9"/>
    <w:rsid w:val="00143468"/>
    <w:rsid w:val="001443ED"/>
    <w:rsid w:val="00145A06"/>
    <w:rsid w:val="00145A74"/>
    <w:rsid w:val="00145C8F"/>
    <w:rsid w:val="00146045"/>
    <w:rsid w:val="001505B2"/>
    <w:rsid w:val="00150BE7"/>
    <w:rsid w:val="001542A9"/>
    <w:rsid w:val="00154B6C"/>
    <w:rsid w:val="00154C8B"/>
    <w:rsid w:val="001550F0"/>
    <w:rsid w:val="00155C48"/>
    <w:rsid w:val="001566C4"/>
    <w:rsid w:val="0015756C"/>
    <w:rsid w:val="00162EBC"/>
    <w:rsid w:val="001638A6"/>
    <w:rsid w:val="00167002"/>
    <w:rsid w:val="00170DE9"/>
    <w:rsid w:val="00171133"/>
    <w:rsid w:val="00171DAD"/>
    <w:rsid w:val="001737EA"/>
    <w:rsid w:val="001757B9"/>
    <w:rsid w:val="001776ED"/>
    <w:rsid w:val="001801A6"/>
    <w:rsid w:val="001808F3"/>
    <w:rsid w:val="0018260E"/>
    <w:rsid w:val="00184B8D"/>
    <w:rsid w:val="0018553C"/>
    <w:rsid w:val="00185601"/>
    <w:rsid w:val="00185AF6"/>
    <w:rsid w:val="00187049"/>
    <w:rsid w:val="00190399"/>
    <w:rsid w:val="001908D9"/>
    <w:rsid w:val="00192153"/>
    <w:rsid w:val="0019421B"/>
    <w:rsid w:val="001947B3"/>
    <w:rsid w:val="00197540"/>
    <w:rsid w:val="001A0BB0"/>
    <w:rsid w:val="001A3304"/>
    <w:rsid w:val="001A4D31"/>
    <w:rsid w:val="001A63C7"/>
    <w:rsid w:val="001A74B2"/>
    <w:rsid w:val="001A773A"/>
    <w:rsid w:val="001A7D1C"/>
    <w:rsid w:val="001B1CB2"/>
    <w:rsid w:val="001B30D1"/>
    <w:rsid w:val="001B383D"/>
    <w:rsid w:val="001B4AFF"/>
    <w:rsid w:val="001B4C93"/>
    <w:rsid w:val="001B5859"/>
    <w:rsid w:val="001C5AC4"/>
    <w:rsid w:val="001D0A0F"/>
    <w:rsid w:val="001D0BA2"/>
    <w:rsid w:val="001D0D33"/>
    <w:rsid w:val="001D19A4"/>
    <w:rsid w:val="001D2023"/>
    <w:rsid w:val="001D2732"/>
    <w:rsid w:val="001D6A68"/>
    <w:rsid w:val="001E28BD"/>
    <w:rsid w:val="001E500F"/>
    <w:rsid w:val="001E5E50"/>
    <w:rsid w:val="001F1629"/>
    <w:rsid w:val="001F187E"/>
    <w:rsid w:val="001F18F0"/>
    <w:rsid w:val="001F4220"/>
    <w:rsid w:val="001F498A"/>
    <w:rsid w:val="001F4DF9"/>
    <w:rsid w:val="001F5B9C"/>
    <w:rsid w:val="0020153B"/>
    <w:rsid w:val="0020184C"/>
    <w:rsid w:val="00201EA4"/>
    <w:rsid w:val="00201F05"/>
    <w:rsid w:val="00203F9E"/>
    <w:rsid w:val="0020571D"/>
    <w:rsid w:val="0021226C"/>
    <w:rsid w:val="002134C4"/>
    <w:rsid w:val="00214608"/>
    <w:rsid w:val="002176FA"/>
    <w:rsid w:val="0021775B"/>
    <w:rsid w:val="00217D74"/>
    <w:rsid w:val="00220356"/>
    <w:rsid w:val="00221596"/>
    <w:rsid w:val="00222461"/>
    <w:rsid w:val="00222740"/>
    <w:rsid w:val="00223B2E"/>
    <w:rsid w:val="00224589"/>
    <w:rsid w:val="00230F63"/>
    <w:rsid w:val="002318CC"/>
    <w:rsid w:val="0023240F"/>
    <w:rsid w:val="002331BF"/>
    <w:rsid w:val="00235C8C"/>
    <w:rsid w:val="0023683E"/>
    <w:rsid w:val="00236A38"/>
    <w:rsid w:val="002402DA"/>
    <w:rsid w:val="002405A2"/>
    <w:rsid w:val="00244951"/>
    <w:rsid w:val="00244CF0"/>
    <w:rsid w:val="002522D1"/>
    <w:rsid w:val="00252471"/>
    <w:rsid w:val="002538B9"/>
    <w:rsid w:val="00254821"/>
    <w:rsid w:val="002554C4"/>
    <w:rsid w:val="00255977"/>
    <w:rsid w:val="00257E0E"/>
    <w:rsid w:val="00260CCA"/>
    <w:rsid w:val="00260D6E"/>
    <w:rsid w:val="00264095"/>
    <w:rsid w:val="00270987"/>
    <w:rsid w:val="002709CE"/>
    <w:rsid w:val="00272020"/>
    <w:rsid w:val="00272CD5"/>
    <w:rsid w:val="002730E1"/>
    <w:rsid w:val="002736EA"/>
    <w:rsid w:val="00273ACD"/>
    <w:rsid w:val="00274B81"/>
    <w:rsid w:val="00280707"/>
    <w:rsid w:val="00280D11"/>
    <w:rsid w:val="00281037"/>
    <w:rsid w:val="00281785"/>
    <w:rsid w:val="0028341E"/>
    <w:rsid w:val="00284585"/>
    <w:rsid w:val="00284A5D"/>
    <w:rsid w:val="00285330"/>
    <w:rsid w:val="00286C2B"/>
    <w:rsid w:val="00286E05"/>
    <w:rsid w:val="002879EA"/>
    <w:rsid w:val="00292D20"/>
    <w:rsid w:val="002977AA"/>
    <w:rsid w:val="002A09A4"/>
    <w:rsid w:val="002A378D"/>
    <w:rsid w:val="002A62C3"/>
    <w:rsid w:val="002A6A0E"/>
    <w:rsid w:val="002B2804"/>
    <w:rsid w:val="002B4887"/>
    <w:rsid w:val="002B768E"/>
    <w:rsid w:val="002C02DD"/>
    <w:rsid w:val="002C12DB"/>
    <w:rsid w:val="002C13BC"/>
    <w:rsid w:val="002C25E1"/>
    <w:rsid w:val="002C2E95"/>
    <w:rsid w:val="002C321E"/>
    <w:rsid w:val="002C3424"/>
    <w:rsid w:val="002C450B"/>
    <w:rsid w:val="002D11FA"/>
    <w:rsid w:val="002D1F42"/>
    <w:rsid w:val="002D3DEF"/>
    <w:rsid w:val="002D4427"/>
    <w:rsid w:val="002D59A1"/>
    <w:rsid w:val="002E1BB5"/>
    <w:rsid w:val="002E3CBF"/>
    <w:rsid w:val="002E491C"/>
    <w:rsid w:val="002E6D45"/>
    <w:rsid w:val="002F1D5B"/>
    <w:rsid w:val="002F720C"/>
    <w:rsid w:val="002F7E97"/>
    <w:rsid w:val="00304990"/>
    <w:rsid w:val="00305396"/>
    <w:rsid w:val="003053CE"/>
    <w:rsid w:val="0030557A"/>
    <w:rsid w:val="00307102"/>
    <w:rsid w:val="00307315"/>
    <w:rsid w:val="00311FAB"/>
    <w:rsid w:val="00314539"/>
    <w:rsid w:val="00317757"/>
    <w:rsid w:val="00323006"/>
    <w:rsid w:val="00323474"/>
    <w:rsid w:val="00324BE8"/>
    <w:rsid w:val="0032569D"/>
    <w:rsid w:val="00325B0B"/>
    <w:rsid w:val="00327A12"/>
    <w:rsid w:val="0033146F"/>
    <w:rsid w:val="00331FB0"/>
    <w:rsid w:val="003321B9"/>
    <w:rsid w:val="00333AC9"/>
    <w:rsid w:val="00333FC8"/>
    <w:rsid w:val="00335216"/>
    <w:rsid w:val="003353C7"/>
    <w:rsid w:val="00335D38"/>
    <w:rsid w:val="00340233"/>
    <w:rsid w:val="00340C0D"/>
    <w:rsid w:val="00340D2D"/>
    <w:rsid w:val="0034211B"/>
    <w:rsid w:val="00342F73"/>
    <w:rsid w:val="0034371D"/>
    <w:rsid w:val="00344159"/>
    <w:rsid w:val="00345041"/>
    <w:rsid w:val="00350152"/>
    <w:rsid w:val="003516BC"/>
    <w:rsid w:val="003537F1"/>
    <w:rsid w:val="003542F9"/>
    <w:rsid w:val="003572F6"/>
    <w:rsid w:val="00361CF1"/>
    <w:rsid w:val="00363AAE"/>
    <w:rsid w:val="00363AF3"/>
    <w:rsid w:val="00366D3F"/>
    <w:rsid w:val="00372A9C"/>
    <w:rsid w:val="00373B05"/>
    <w:rsid w:val="00374AC9"/>
    <w:rsid w:val="00375411"/>
    <w:rsid w:val="00376C92"/>
    <w:rsid w:val="00381079"/>
    <w:rsid w:val="0038144B"/>
    <w:rsid w:val="003817BD"/>
    <w:rsid w:val="00381AC2"/>
    <w:rsid w:val="00384AE7"/>
    <w:rsid w:val="003855D9"/>
    <w:rsid w:val="00391B26"/>
    <w:rsid w:val="00391DBB"/>
    <w:rsid w:val="00391F80"/>
    <w:rsid w:val="00394057"/>
    <w:rsid w:val="00394085"/>
    <w:rsid w:val="003949E8"/>
    <w:rsid w:val="00395563"/>
    <w:rsid w:val="003959CC"/>
    <w:rsid w:val="00396A6B"/>
    <w:rsid w:val="003A0181"/>
    <w:rsid w:val="003A12D9"/>
    <w:rsid w:val="003A2074"/>
    <w:rsid w:val="003A21AF"/>
    <w:rsid w:val="003A2E26"/>
    <w:rsid w:val="003A2E38"/>
    <w:rsid w:val="003A414A"/>
    <w:rsid w:val="003A7929"/>
    <w:rsid w:val="003A7AEA"/>
    <w:rsid w:val="003A7F0A"/>
    <w:rsid w:val="003B0221"/>
    <w:rsid w:val="003B2247"/>
    <w:rsid w:val="003B42F5"/>
    <w:rsid w:val="003B4AC0"/>
    <w:rsid w:val="003B4CDE"/>
    <w:rsid w:val="003B5B9E"/>
    <w:rsid w:val="003B7A33"/>
    <w:rsid w:val="003C001B"/>
    <w:rsid w:val="003C1EFF"/>
    <w:rsid w:val="003C2CAA"/>
    <w:rsid w:val="003C35EE"/>
    <w:rsid w:val="003C5B7F"/>
    <w:rsid w:val="003C653B"/>
    <w:rsid w:val="003D121D"/>
    <w:rsid w:val="003D1575"/>
    <w:rsid w:val="003D22B1"/>
    <w:rsid w:val="003D36BA"/>
    <w:rsid w:val="003D5D69"/>
    <w:rsid w:val="003D7C62"/>
    <w:rsid w:val="003E0306"/>
    <w:rsid w:val="003E0C56"/>
    <w:rsid w:val="003E1162"/>
    <w:rsid w:val="003E346B"/>
    <w:rsid w:val="003E3ADF"/>
    <w:rsid w:val="003E4E35"/>
    <w:rsid w:val="003E556B"/>
    <w:rsid w:val="003E5AFD"/>
    <w:rsid w:val="003E5D65"/>
    <w:rsid w:val="003E5E33"/>
    <w:rsid w:val="003E692C"/>
    <w:rsid w:val="003E70F0"/>
    <w:rsid w:val="003E7E6C"/>
    <w:rsid w:val="003E7F93"/>
    <w:rsid w:val="003F16A0"/>
    <w:rsid w:val="003F6695"/>
    <w:rsid w:val="003F7257"/>
    <w:rsid w:val="004033D2"/>
    <w:rsid w:val="00407447"/>
    <w:rsid w:val="00407492"/>
    <w:rsid w:val="0041224D"/>
    <w:rsid w:val="00414273"/>
    <w:rsid w:val="00417418"/>
    <w:rsid w:val="00420E1E"/>
    <w:rsid w:val="00421387"/>
    <w:rsid w:val="00421B97"/>
    <w:rsid w:val="00421CED"/>
    <w:rsid w:val="004243FD"/>
    <w:rsid w:val="004262E7"/>
    <w:rsid w:val="00426583"/>
    <w:rsid w:val="0043166F"/>
    <w:rsid w:val="00431BE6"/>
    <w:rsid w:val="00433822"/>
    <w:rsid w:val="0043417F"/>
    <w:rsid w:val="00440F3F"/>
    <w:rsid w:val="0044135B"/>
    <w:rsid w:val="00442772"/>
    <w:rsid w:val="00443E0A"/>
    <w:rsid w:val="00445F6A"/>
    <w:rsid w:val="00446266"/>
    <w:rsid w:val="00446A0D"/>
    <w:rsid w:val="00446FE7"/>
    <w:rsid w:val="00452FCB"/>
    <w:rsid w:val="00453290"/>
    <w:rsid w:val="00453A23"/>
    <w:rsid w:val="004560CD"/>
    <w:rsid w:val="00457617"/>
    <w:rsid w:val="0046227A"/>
    <w:rsid w:val="00464EC1"/>
    <w:rsid w:val="004652C8"/>
    <w:rsid w:val="004670A0"/>
    <w:rsid w:val="0047212B"/>
    <w:rsid w:val="00474447"/>
    <w:rsid w:val="00477FB1"/>
    <w:rsid w:val="004836D3"/>
    <w:rsid w:val="004853B9"/>
    <w:rsid w:val="00485D2E"/>
    <w:rsid w:val="00487B98"/>
    <w:rsid w:val="0049005D"/>
    <w:rsid w:val="00491EA4"/>
    <w:rsid w:val="00494436"/>
    <w:rsid w:val="00494EF2"/>
    <w:rsid w:val="004974C0"/>
    <w:rsid w:val="00497D90"/>
    <w:rsid w:val="004A11DC"/>
    <w:rsid w:val="004A246F"/>
    <w:rsid w:val="004A29E0"/>
    <w:rsid w:val="004A7ADD"/>
    <w:rsid w:val="004B0079"/>
    <w:rsid w:val="004B1119"/>
    <w:rsid w:val="004B26BB"/>
    <w:rsid w:val="004B4093"/>
    <w:rsid w:val="004B52EE"/>
    <w:rsid w:val="004B63AE"/>
    <w:rsid w:val="004C1628"/>
    <w:rsid w:val="004C1B7D"/>
    <w:rsid w:val="004C37BD"/>
    <w:rsid w:val="004C4ED7"/>
    <w:rsid w:val="004C57A3"/>
    <w:rsid w:val="004C59D1"/>
    <w:rsid w:val="004C70CA"/>
    <w:rsid w:val="004D165D"/>
    <w:rsid w:val="004D225B"/>
    <w:rsid w:val="004D23E1"/>
    <w:rsid w:val="004D252D"/>
    <w:rsid w:val="004D3434"/>
    <w:rsid w:val="004D566B"/>
    <w:rsid w:val="004E00E1"/>
    <w:rsid w:val="004E3798"/>
    <w:rsid w:val="004E3D9A"/>
    <w:rsid w:val="004E4466"/>
    <w:rsid w:val="004E4D44"/>
    <w:rsid w:val="004E557F"/>
    <w:rsid w:val="004E5A5B"/>
    <w:rsid w:val="004E766E"/>
    <w:rsid w:val="004F06D7"/>
    <w:rsid w:val="004F0F7E"/>
    <w:rsid w:val="004F7986"/>
    <w:rsid w:val="00500ABB"/>
    <w:rsid w:val="005010B4"/>
    <w:rsid w:val="0050424D"/>
    <w:rsid w:val="00505115"/>
    <w:rsid w:val="00506916"/>
    <w:rsid w:val="00512A68"/>
    <w:rsid w:val="0051379F"/>
    <w:rsid w:val="00515826"/>
    <w:rsid w:val="00515D1A"/>
    <w:rsid w:val="0051762D"/>
    <w:rsid w:val="00517EAA"/>
    <w:rsid w:val="0052041C"/>
    <w:rsid w:val="00520951"/>
    <w:rsid w:val="00522606"/>
    <w:rsid w:val="00523BBE"/>
    <w:rsid w:val="00524843"/>
    <w:rsid w:val="00525210"/>
    <w:rsid w:val="00525CAE"/>
    <w:rsid w:val="0052608E"/>
    <w:rsid w:val="005279DD"/>
    <w:rsid w:val="00527E47"/>
    <w:rsid w:val="00530D88"/>
    <w:rsid w:val="00530F93"/>
    <w:rsid w:val="00531E9E"/>
    <w:rsid w:val="00533E5D"/>
    <w:rsid w:val="00534090"/>
    <w:rsid w:val="005350CF"/>
    <w:rsid w:val="00535BC8"/>
    <w:rsid w:val="00536A3E"/>
    <w:rsid w:val="0054029C"/>
    <w:rsid w:val="005407C7"/>
    <w:rsid w:val="00541374"/>
    <w:rsid w:val="00541C20"/>
    <w:rsid w:val="00541CA0"/>
    <w:rsid w:val="00542AAC"/>
    <w:rsid w:val="00542BA5"/>
    <w:rsid w:val="00544389"/>
    <w:rsid w:val="00544927"/>
    <w:rsid w:val="00546258"/>
    <w:rsid w:val="00546327"/>
    <w:rsid w:val="0054655C"/>
    <w:rsid w:val="00550467"/>
    <w:rsid w:val="005524EA"/>
    <w:rsid w:val="00552883"/>
    <w:rsid w:val="00555A56"/>
    <w:rsid w:val="005601B5"/>
    <w:rsid w:val="005616F8"/>
    <w:rsid w:val="0056482D"/>
    <w:rsid w:val="0056768E"/>
    <w:rsid w:val="0057012B"/>
    <w:rsid w:val="005709E0"/>
    <w:rsid w:val="00572245"/>
    <w:rsid w:val="00573474"/>
    <w:rsid w:val="0057413D"/>
    <w:rsid w:val="0057657D"/>
    <w:rsid w:val="005768FD"/>
    <w:rsid w:val="00580FD9"/>
    <w:rsid w:val="00582422"/>
    <w:rsid w:val="00582DEA"/>
    <w:rsid w:val="005832CF"/>
    <w:rsid w:val="00583520"/>
    <w:rsid w:val="00595730"/>
    <w:rsid w:val="00597AA6"/>
    <w:rsid w:val="005A1196"/>
    <w:rsid w:val="005A2308"/>
    <w:rsid w:val="005A2E3A"/>
    <w:rsid w:val="005A44B3"/>
    <w:rsid w:val="005A50B1"/>
    <w:rsid w:val="005A656B"/>
    <w:rsid w:val="005A668E"/>
    <w:rsid w:val="005A7479"/>
    <w:rsid w:val="005A7815"/>
    <w:rsid w:val="005B0172"/>
    <w:rsid w:val="005B062F"/>
    <w:rsid w:val="005B120F"/>
    <w:rsid w:val="005B1FB0"/>
    <w:rsid w:val="005B210C"/>
    <w:rsid w:val="005B2429"/>
    <w:rsid w:val="005B2E18"/>
    <w:rsid w:val="005C053B"/>
    <w:rsid w:val="005C0743"/>
    <w:rsid w:val="005C0F9C"/>
    <w:rsid w:val="005C3B4F"/>
    <w:rsid w:val="005C4270"/>
    <w:rsid w:val="005C7DEF"/>
    <w:rsid w:val="005D1B6F"/>
    <w:rsid w:val="005D2194"/>
    <w:rsid w:val="005D25E6"/>
    <w:rsid w:val="005D29D4"/>
    <w:rsid w:val="005D41A4"/>
    <w:rsid w:val="005D54C5"/>
    <w:rsid w:val="005D5C9B"/>
    <w:rsid w:val="005D6B81"/>
    <w:rsid w:val="005D7A12"/>
    <w:rsid w:val="005E0642"/>
    <w:rsid w:val="005E0818"/>
    <w:rsid w:val="005E1D2E"/>
    <w:rsid w:val="005E2DAC"/>
    <w:rsid w:val="005E3541"/>
    <w:rsid w:val="005E4835"/>
    <w:rsid w:val="005E677D"/>
    <w:rsid w:val="005E6854"/>
    <w:rsid w:val="005E77B3"/>
    <w:rsid w:val="005F0F34"/>
    <w:rsid w:val="005F111D"/>
    <w:rsid w:val="005F3A85"/>
    <w:rsid w:val="005F5370"/>
    <w:rsid w:val="005F6E51"/>
    <w:rsid w:val="005F75EE"/>
    <w:rsid w:val="005F7B68"/>
    <w:rsid w:val="006004BE"/>
    <w:rsid w:val="0060307A"/>
    <w:rsid w:val="00603354"/>
    <w:rsid w:val="0060502D"/>
    <w:rsid w:val="00605275"/>
    <w:rsid w:val="00607017"/>
    <w:rsid w:val="006072F5"/>
    <w:rsid w:val="006078AA"/>
    <w:rsid w:val="00610B6D"/>
    <w:rsid w:val="006114A4"/>
    <w:rsid w:val="00611FEA"/>
    <w:rsid w:val="006128A0"/>
    <w:rsid w:val="00613F3D"/>
    <w:rsid w:val="006143EE"/>
    <w:rsid w:val="0061466B"/>
    <w:rsid w:val="00614D75"/>
    <w:rsid w:val="0062004F"/>
    <w:rsid w:val="006204C7"/>
    <w:rsid w:val="006206BB"/>
    <w:rsid w:val="00622163"/>
    <w:rsid w:val="00622609"/>
    <w:rsid w:val="006237C5"/>
    <w:rsid w:val="006259D6"/>
    <w:rsid w:val="0062624D"/>
    <w:rsid w:val="0062636C"/>
    <w:rsid w:val="00627BF9"/>
    <w:rsid w:val="00632912"/>
    <w:rsid w:val="006332B0"/>
    <w:rsid w:val="00637081"/>
    <w:rsid w:val="006371C4"/>
    <w:rsid w:val="006402B8"/>
    <w:rsid w:val="00642588"/>
    <w:rsid w:val="00642E38"/>
    <w:rsid w:val="00650371"/>
    <w:rsid w:val="0065244F"/>
    <w:rsid w:val="00653A45"/>
    <w:rsid w:val="006558E9"/>
    <w:rsid w:val="00656274"/>
    <w:rsid w:val="00657955"/>
    <w:rsid w:val="00660172"/>
    <w:rsid w:val="00663362"/>
    <w:rsid w:val="0066346C"/>
    <w:rsid w:val="0066405D"/>
    <w:rsid w:val="006644D5"/>
    <w:rsid w:val="006664CD"/>
    <w:rsid w:val="00670D15"/>
    <w:rsid w:val="00670F12"/>
    <w:rsid w:val="00671369"/>
    <w:rsid w:val="006724D3"/>
    <w:rsid w:val="0067301C"/>
    <w:rsid w:val="00673721"/>
    <w:rsid w:val="0067469D"/>
    <w:rsid w:val="00674F8B"/>
    <w:rsid w:val="00675526"/>
    <w:rsid w:val="0067602B"/>
    <w:rsid w:val="00681E56"/>
    <w:rsid w:val="0068210B"/>
    <w:rsid w:val="00684434"/>
    <w:rsid w:val="00684E20"/>
    <w:rsid w:val="00686536"/>
    <w:rsid w:val="006906A4"/>
    <w:rsid w:val="00690766"/>
    <w:rsid w:val="006910CF"/>
    <w:rsid w:val="006915F9"/>
    <w:rsid w:val="006955C4"/>
    <w:rsid w:val="00696A56"/>
    <w:rsid w:val="00696CF7"/>
    <w:rsid w:val="006974FC"/>
    <w:rsid w:val="00697D97"/>
    <w:rsid w:val="006A257E"/>
    <w:rsid w:val="006A2B4C"/>
    <w:rsid w:val="006A3DE3"/>
    <w:rsid w:val="006A4D82"/>
    <w:rsid w:val="006A4E86"/>
    <w:rsid w:val="006A4FA1"/>
    <w:rsid w:val="006A5358"/>
    <w:rsid w:val="006A732E"/>
    <w:rsid w:val="006A7C7B"/>
    <w:rsid w:val="006B15EC"/>
    <w:rsid w:val="006B2845"/>
    <w:rsid w:val="006B3351"/>
    <w:rsid w:val="006B36C7"/>
    <w:rsid w:val="006B3BA7"/>
    <w:rsid w:val="006B7A81"/>
    <w:rsid w:val="006B7F67"/>
    <w:rsid w:val="006C03B3"/>
    <w:rsid w:val="006C10AA"/>
    <w:rsid w:val="006C10E3"/>
    <w:rsid w:val="006C18FA"/>
    <w:rsid w:val="006C5141"/>
    <w:rsid w:val="006D2102"/>
    <w:rsid w:val="006D601D"/>
    <w:rsid w:val="006D6B32"/>
    <w:rsid w:val="006D787C"/>
    <w:rsid w:val="006E0A73"/>
    <w:rsid w:val="006E0F2B"/>
    <w:rsid w:val="006E1CDD"/>
    <w:rsid w:val="006E319B"/>
    <w:rsid w:val="006E5113"/>
    <w:rsid w:val="006E52D4"/>
    <w:rsid w:val="006E5F87"/>
    <w:rsid w:val="006E712B"/>
    <w:rsid w:val="006F1E90"/>
    <w:rsid w:val="006F205C"/>
    <w:rsid w:val="006F5A75"/>
    <w:rsid w:val="0070000A"/>
    <w:rsid w:val="00701EFA"/>
    <w:rsid w:val="007045DA"/>
    <w:rsid w:val="007120C2"/>
    <w:rsid w:val="0071506A"/>
    <w:rsid w:val="00715922"/>
    <w:rsid w:val="00720569"/>
    <w:rsid w:val="00720667"/>
    <w:rsid w:val="00722E0E"/>
    <w:rsid w:val="00725096"/>
    <w:rsid w:val="00726517"/>
    <w:rsid w:val="00731197"/>
    <w:rsid w:val="00733BCD"/>
    <w:rsid w:val="00737684"/>
    <w:rsid w:val="0074088C"/>
    <w:rsid w:val="00743F87"/>
    <w:rsid w:val="00744146"/>
    <w:rsid w:val="00746BA1"/>
    <w:rsid w:val="00747CE6"/>
    <w:rsid w:val="0075194E"/>
    <w:rsid w:val="00752B83"/>
    <w:rsid w:val="007539EF"/>
    <w:rsid w:val="00753AA3"/>
    <w:rsid w:val="007541A8"/>
    <w:rsid w:val="00754B97"/>
    <w:rsid w:val="007609E3"/>
    <w:rsid w:val="00763104"/>
    <w:rsid w:val="00766675"/>
    <w:rsid w:val="00766BDA"/>
    <w:rsid w:val="00771343"/>
    <w:rsid w:val="00771AEF"/>
    <w:rsid w:val="007735F8"/>
    <w:rsid w:val="00775600"/>
    <w:rsid w:val="00777297"/>
    <w:rsid w:val="007778E1"/>
    <w:rsid w:val="00782253"/>
    <w:rsid w:val="00783C4E"/>
    <w:rsid w:val="00783EFA"/>
    <w:rsid w:val="0079264A"/>
    <w:rsid w:val="007A0062"/>
    <w:rsid w:val="007A05EE"/>
    <w:rsid w:val="007A0AD2"/>
    <w:rsid w:val="007A139D"/>
    <w:rsid w:val="007A3F15"/>
    <w:rsid w:val="007A56D2"/>
    <w:rsid w:val="007A67BB"/>
    <w:rsid w:val="007A706D"/>
    <w:rsid w:val="007B04E6"/>
    <w:rsid w:val="007B0F91"/>
    <w:rsid w:val="007B1909"/>
    <w:rsid w:val="007B1E87"/>
    <w:rsid w:val="007B3084"/>
    <w:rsid w:val="007B5096"/>
    <w:rsid w:val="007B54B5"/>
    <w:rsid w:val="007B5CD0"/>
    <w:rsid w:val="007C3200"/>
    <w:rsid w:val="007C47CF"/>
    <w:rsid w:val="007C4861"/>
    <w:rsid w:val="007C5BC5"/>
    <w:rsid w:val="007C673C"/>
    <w:rsid w:val="007C7564"/>
    <w:rsid w:val="007D0E32"/>
    <w:rsid w:val="007D2BDE"/>
    <w:rsid w:val="007D3C3D"/>
    <w:rsid w:val="007D5CA2"/>
    <w:rsid w:val="007D5E6C"/>
    <w:rsid w:val="007D6640"/>
    <w:rsid w:val="007E009C"/>
    <w:rsid w:val="007E0B09"/>
    <w:rsid w:val="007E32F4"/>
    <w:rsid w:val="007E5D5E"/>
    <w:rsid w:val="007E76FA"/>
    <w:rsid w:val="007E7AB8"/>
    <w:rsid w:val="007F00E6"/>
    <w:rsid w:val="007F12B6"/>
    <w:rsid w:val="007F2073"/>
    <w:rsid w:val="007F2AE9"/>
    <w:rsid w:val="007F3CC6"/>
    <w:rsid w:val="007F572B"/>
    <w:rsid w:val="007F5800"/>
    <w:rsid w:val="007F6CDA"/>
    <w:rsid w:val="007F6E67"/>
    <w:rsid w:val="007F7F25"/>
    <w:rsid w:val="008003A2"/>
    <w:rsid w:val="00800880"/>
    <w:rsid w:val="00801E2C"/>
    <w:rsid w:val="008029F5"/>
    <w:rsid w:val="00802AEE"/>
    <w:rsid w:val="00802C6E"/>
    <w:rsid w:val="00803384"/>
    <w:rsid w:val="00804D50"/>
    <w:rsid w:val="00804F7A"/>
    <w:rsid w:val="00811EDE"/>
    <w:rsid w:val="0081498E"/>
    <w:rsid w:val="00814CA0"/>
    <w:rsid w:val="008168A0"/>
    <w:rsid w:val="00817DC2"/>
    <w:rsid w:val="008204D1"/>
    <w:rsid w:val="00820554"/>
    <w:rsid w:val="00820A59"/>
    <w:rsid w:val="0082131E"/>
    <w:rsid w:val="00822163"/>
    <w:rsid w:val="0082507B"/>
    <w:rsid w:val="00825994"/>
    <w:rsid w:val="00826705"/>
    <w:rsid w:val="00827D9E"/>
    <w:rsid w:val="008324CA"/>
    <w:rsid w:val="00834D8C"/>
    <w:rsid w:val="00835BF7"/>
    <w:rsid w:val="008369F9"/>
    <w:rsid w:val="00836F9F"/>
    <w:rsid w:val="00837A09"/>
    <w:rsid w:val="00837CA3"/>
    <w:rsid w:val="0084410E"/>
    <w:rsid w:val="00847001"/>
    <w:rsid w:val="008476DE"/>
    <w:rsid w:val="008504EB"/>
    <w:rsid w:val="00851DA6"/>
    <w:rsid w:val="008528FC"/>
    <w:rsid w:val="00852E99"/>
    <w:rsid w:val="0085386D"/>
    <w:rsid w:val="00855C70"/>
    <w:rsid w:val="008561FA"/>
    <w:rsid w:val="00856330"/>
    <w:rsid w:val="00857831"/>
    <w:rsid w:val="0086168A"/>
    <w:rsid w:val="00861910"/>
    <w:rsid w:val="008628D0"/>
    <w:rsid w:val="008630DF"/>
    <w:rsid w:val="00863A72"/>
    <w:rsid w:val="00864053"/>
    <w:rsid w:val="00864C64"/>
    <w:rsid w:val="00865DC8"/>
    <w:rsid w:val="00865F28"/>
    <w:rsid w:val="008670B1"/>
    <w:rsid w:val="0086759E"/>
    <w:rsid w:val="00871462"/>
    <w:rsid w:val="008742B2"/>
    <w:rsid w:val="00875C1B"/>
    <w:rsid w:val="00875EDC"/>
    <w:rsid w:val="008761D9"/>
    <w:rsid w:val="00876832"/>
    <w:rsid w:val="00881569"/>
    <w:rsid w:val="0088348B"/>
    <w:rsid w:val="0088553B"/>
    <w:rsid w:val="00891918"/>
    <w:rsid w:val="00893787"/>
    <w:rsid w:val="00894153"/>
    <w:rsid w:val="00897AAD"/>
    <w:rsid w:val="008A0104"/>
    <w:rsid w:val="008A09A6"/>
    <w:rsid w:val="008A116E"/>
    <w:rsid w:val="008A21DF"/>
    <w:rsid w:val="008A2A46"/>
    <w:rsid w:val="008A5B9E"/>
    <w:rsid w:val="008A5E61"/>
    <w:rsid w:val="008B15B8"/>
    <w:rsid w:val="008B1ADB"/>
    <w:rsid w:val="008B6A8A"/>
    <w:rsid w:val="008B73AD"/>
    <w:rsid w:val="008B797B"/>
    <w:rsid w:val="008B7A99"/>
    <w:rsid w:val="008C05D0"/>
    <w:rsid w:val="008C3DD5"/>
    <w:rsid w:val="008C66EB"/>
    <w:rsid w:val="008D3720"/>
    <w:rsid w:val="008D756B"/>
    <w:rsid w:val="008E1CE9"/>
    <w:rsid w:val="008E220D"/>
    <w:rsid w:val="008E222F"/>
    <w:rsid w:val="008E351E"/>
    <w:rsid w:val="008E3954"/>
    <w:rsid w:val="008E4539"/>
    <w:rsid w:val="008E6EFE"/>
    <w:rsid w:val="008E76AE"/>
    <w:rsid w:val="008F15E6"/>
    <w:rsid w:val="008F2EFE"/>
    <w:rsid w:val="008F4C05"/>
    <w:rsid w:val="008F7A08"/>
    <w:rsid w:val="00900BE3"/>
    <w:rsid w:val="009023BD"/>
    <w:rsid w:val="009035A5"/>
    <w:rsid w:val="00903884"/>
    <w:rsid w:val="00904750"/>
    <w:rsid w:val="00906895"/>
    <w:rsid w:val="009074D2"/>
    <w:rsid w:val="00907CEF"/>
    <w:rsid w:val="00914D57"/>
    <w:rsid w:val="00916DCD"/>
    <w:rsid w:val="009178D4"/>
    <w:rsid w:val="00920B5E"/>
    <w:rsid w:val="00920BCB"/>
    <w:rsid w:val="00920CFA"/>
    <w:rsid w:val="0092164E"/>
    <w:rsid w:val="00921A58"/>
    <w:rsid w:val="00923387"/>
    <w:rsid w:val="00923522"/>
    <w:rsid w:val="00924581"/>
    <w:rsid w:val="0092480E"/>
    <w:rsid w:val="009255C1"/>
    <w:rsid w:val="00925903"/>
    <w:rsid w:val="009267E7"/>
    <w:rsid w:val="00926B7C"/>
    <w:rsid w:val="009272C3"/>
    <w:rsid w:val="00930492"/>
    <w:rsid w:val="00931CA3"/>
    <w:rsid w:val="00932719"/>
    <w:rsid w:val="00933C47"/>
    <w:rsid w:val="00934962"/>
    <w:rsid w:val="0093672E"/>
    <w:rsid w:val="009368D4"/>
    <w:rsid w:val="00936A35"/>
    <w:rsid w:val="00937CF5"/>
    <w:rsid w:val="00943319"/>
    <w:rsid w:val="009433BC"/>
    <w:rsid w:val="00943CC8"/>
    <w:rsid w:val="0094671C"/>
    <w:rsid w:val="00951874"/>
    <w:rsid w:val="00953E96"/>
    <w:rsid w:val="00955B32"/>
    <w:rsid w:val="00955E6D"/>
    <w:rsid w:val="0095799D"/>
    <w:rsid w:val="00961A5B"/>
    <w:rsid w:val="00962544"/>
    <w:rsid w:val="00964D50"/>
    <w:rsid w:val="00967080"/>
    <w:rsid w:val="00967F3E"/>
    <w:rsid w:val="009703F1"/>
    <w:rsid w:val="009704A3"/>
    <w:rsid w:val="009721D9"/>
    <w:rsid w:val="00974611"/>
    <w:rsid w:val="0097490B"/>
    <w:rsid w:val="00976479"/>
    <w:rsid w:val="00980024"/>
    <w:rsid w:val="00980AD3"/>
    <w:rsid w:val="00981F30"/>
    <w:rsid w:val="00983466"/>
    <w:rsid w:val="00984D10"/>
    <w:rsid w:val="00985B89"/>
    <w:rsid w:val="00995595"/>
    <w:rsid w:val="0099564B"/>
    <w:rsid w:val="009964EA"/>
    <w:rsid w:val="009A1A46"/>
    <w:rsid w:val="009A2976"/>
    <w:rsid w:val="009A3030"/>
    <w:rsid w:val="009A4258"/>
    <w:rsid w:val="009A4BA0"/>
    <w:rsid w:val="009A5DCF"/>
    <w:rsid w:val="009B021E"/>
    <w:rsid w:val="009B2698"/>
    <w:rsid w:val="009B2FF2"/>
    <w:rsid w:val="009B6EED"/>
    <w:rsid w:val="009B7019"/>
    <w:rsid w:val="009C126C"/>
    <w:rsid w:val="009C3295"/>
    <w:rsid w:val="009C3C7B"/>
    <w:rsid w:val="009C50C6"/>
    <w:rsid w:val="009C5315"/>
    <w:rsid w:val="009C72A0"/>
    <w:rsid w:val="009D0598"/>
    <w:rsid w:val="009D1BAF"/>
    <w:rsid w:val="009D2856"/>
    <w:rsid w:val="009D4324"/>
    <w:rsid w:val="009D4476"/>
    <w:rsid w:val="009D46FD"/>
    <w:rsid w:val="009E0B12"/>
    <w:rsid w:val="009E23DF"/>
    <w:rsid w:val="009E2E7C"/>
    <w:rsid w:val="009E4431"/>
    <w:rsid w:val="009E44B6"/>
    <w:rsid w:val="009E4910"/>
    <w:rsid w:val="009E57CC"/>
    <w:rsid w:val="009F0C8B"/>
    <w:rsid w:val="009F1D30"/>
    <w:rsid w:val="009F2C5F"/>
    <w:rsid w:val="009F2E1D"/>
    <w:rsid w:val="009F30A7"/>
    <w:rsid w:val="009F58D1"/>
    <w:rsid w:val="00A01691"/>
    <w:rsid w:val="00A01DE1"/>
    <w:rsid w:val="00A04B54"/>
    <w:rsid w:val="00A05D07"/>
    <w:rsid w:val="00A063CE"/>
    <w:rsid w:val="00A1114E"/>
    <w:rsid w:val="00A1171A"/>
    <w:rsid w:val="00A14607"/>
    <w:rsid w:val="00A154EB"/>
    <w:rsid w:val="00A166C6"/>
    <w:rsid w:val="00A22EAD"/>
    <w:rsid w:val="00A241DB"/>
    <w:rsid w:val="00A258F1"/>
    <w:rsid w:val="00A2699B"/>
    <w:rsid w:val="00A2710B"/>
    <w:rsid w:val="00A27B24"/>
    <w:rsid w:val="00A32069"/>
    <w:rsid w:val="00A33736"/>
    <w:rsid w:val="00A3516E"/>
    <w:rsid w:val="00A36200"/>
    <w:rsid w:val="00A40F59"/>
    <w:rsid w:val="00A4111E"/>
    <w:rsid w:val="00A431D0"/>
    <w:rsid w:val="00A45A5D"/>
    <w:rsid w:val="00A45B22"/>
    <w:rsid w:val="00A45B43"/>
    <w:rsid w:val="00A4649D"/>
    <w:rsid w:val="00A50CAD"/>
    <w:rsid w:val="00A511BE"/>
    <w:rsid w:val="00A52611"/>
    <w:rsid w:val="00A54D3D"/>
    <w:rsid w:val="00A5540E"/>
    <w:rsid w:val="00A57837"/>
    <w:rsid w:val="00A57A1F"/>
    <w:rsid w:val="00A57F44"/>
    <w:rsid w:val="00A610A6"/>
    <w:rsid w:val="00A62EFD"/>
    <w:rsid w:val="00A67A41"/>
    <w:rsid w:val="00A67ADC"/>
    <w:rsid w:val="00A74048"/>
    <w:rsid w:val="00A7739C"/>
    <w:rsid w:val="00A77AD8"/>
    <w:rsid w:val="00A80648"/>
    <w:rsid w:val="00A82CC1"/>
    <w:rsid w:val="00A83F9B"/>
    <w:rsid w:val="00A842E6"/>
    <w:rsid w:val="00A8457C"/>
    <w:rsid w:val="00A84FF9"/>
    <w:rsid w:val="00A877E4"/>
    <w:rsid w:val="00A87D4E"/>
    <w:rsid w:val="00A87F21"/>
    <w:rsid w:val="00A90047"/>
    <w:rsid w:val="00A90829"/>
    <w:rsid w:val="00A91903"/>
    <w:rsid w:val="00A96FAD"/>
    <w:rsid w:val="00A97521"/>
    <w:rsid w:val="00AA0441"/>
    <w:rsid w:val="00AA0C57"/>
    <w:rsid w:val="00AA14B5"/>
    <w:rsid w:val="00AA14D7"/>
    <w:rsid w:val="00AA36BD"/>
    <w:rsid w:val="00AA6959"/>
    <w:rsid w:val="00AA7FDE"/>
    <w:rsid w:val="00AB13BE"/>
    <w:rsid w:val="00AB1E59"/>
    <w:rsid w:val="00AB4B1F"/>
    <w:rsid w:val="00AC5B24"/>
    <w:rsid w:val="00AC6225"/>
    <w:rsid w:val="00AC767B"/>
    <w:rsid w:val="00AC7C81"/>
    <w:rsid w:val="00AD1158"/>
    <w:rsid w:val="00AD1381"/>
    <w:rsid w:val="00AD22EC"/>
    <w:rsid w:val="00AD51E2"/>
    <w:rsid w:val="00AD7FCF"/>
    <w:rsid w:val="00AE237C"/>
    <w:rsid w:val="00AE65CE"/>
    <w:rsid w:val="00AE6FB4"/>
    <w:rsid w:val="00AF0559"/>
    <w:rsid w:val="00AF3427"/>
    <w:rsid w:val="00AF408F"/>
    <w:rsid w:val="00AF4ACB"/>
    <w:rsid w:val="00AF509D"/>
    <w:rsid w:val="00AF58CD"/>
    <w:rsid w:val="00B00895"/>
    <w:rsid w:val="00B02BC3"/>
    <w:rsid w:val="00B03C86"/>
    <w:rsid w:val="00B03CDE"/>
    <w:rsid w:val="00B06C5B"/>
    <w:rsid w:val="00B129DD"/>
    <w:rsid w:val="00B142A6"/>
    <w:rsid w:val="00B143AD"/>
    <w:rsid w:val="00B15D57"/>
    <w:rsid w:val="00B1603D"/>
    <w:rsid w:val="00B16563"/>
    <w:rsid w:val="00B200AA"/>
    <w:rsid w:val="00B21164"/>
    <w:rsid w:val="00B21906"/>
    <w:rsid w:val="00B22BA6"/>
    <w:rsid w:val="00B24A6A"/>
    <w:rsid w:val="00B257FE"/>
    <w:rsid w:val="00B2651C"/>
    <w:rsid w:val="00B26727"/>
    <w:rsid w:val="00B26C9E"/>
    <w:rsid w:val="00B304F1"/>
    <w:rsid w:val="00B32142"/>
    <w:rsid w:val="00B3536A"/>
    <w:rsid w:val="00B35FD9"/>
    <w:rsid w:val="00B414FC"/>
    <w:rsid w:val="00B424A1"/>
    <w:rsid w:val="00B44738"/>
    <w:rsid w:val="00B457DE"/>
    <w:rsid w:val="00B54F3D"/>
    <w:rsid w:val="00B5674B"/>
    <w:rsid w:val="00B61207"/>
    <w:rsid w:val="00B62D11"/>
    <w:rsid w:val="00B64149"/>
    <w:rsid w:val="00B6481B"/>
    <w:rsid w:val="00B6536D"/>
    <w:rsid w:val="00B7054A"/>
    <w:rsid w:val="00B70A78"/>
    <w:rsid w:val="00B7274A"/>
    <w:rsid w:val="00B75965"/>
    <w:rsid w:val="00B76DAC"/>
    <w:rsid w:val="00B77F8D"/>
    <w:rsid w:val="00B81161"/>
    <w:rsid w:val="00B81549"/>
    <w:rsid w:val="00B84B0A"/>
    <w:rsid w:val="00B84F42"/>
    <w:rsid w:val="00B8542A"/>
    <w:rsid w:val="00B86267"/>
    <w:rsid w:val="00B93E5F"/>
    <w:rsid w:val="00BA0575"/>
    <w:rsid w:val="00BA4A1E"/>
    <w:rsid w:val="00BA4BA0"/>
    <w:rsid w:val="00BA5139"/>
    <w:rsid w:val="00BA6246"/>
    <w:rsid w:val="00BA70EB"/>
    <w:rsid w:val="00BB0CAD"/>
    <w:rsid w:val="00BB0FBF"/>
    <w:rsid w:val="00BB3A65"/>
    <w:rsid w:val="00BB45A3"/>
    <w:rsid w:val="00BB501E"/>
    <w:rsid w:val="00BB6530"/>
    <w:rsid w:val="00BC040E"/>
    <w:rsid w:val="00BC2C94"/>
    <w:rsid w:val="00BC4B9D"/>
    <w:rsid w:val="00BC688C"/>
    <w:rsid w:val="00BC7685"/>
    <w:rsid w:val="00BC7821"/>
    <w:rsid w:val="00BD0D48"/>
    <w:rsid w:val="00BD1558"/>
    <w:rsid w:val="00BD2C78"/>
    <w:rsid w:val="00BD52BA"/>
    <w:rsid w:val="00BD6219"/>
    <w:rsid w:val="00BE0896"/>
    <w:rsid w:val="00BE08FB"/>
    <w:rsid w:val="00BE09CB"/>
    <w:rsid w:val="00BE1F89"/>
    <w:rsid w:val="00BE26BD"/>
    <w:rsid w:val="00BE3B6F"/>
    <w:rsid w:val="00BE3E7B"/>
    <w:rsid w:val="00BE5866"/>
    <w:rsid w:val="00BF02FC"/>
    <w:rsid w:val="00BF1C6E"/>
    <w:rsid w:val="00BF239D"/>
    <w:rsid w:val="00BF2AC8"/>
    <w:rsid w:val="00BF3C47"/>
    <w:rsid w:val="00BF3CB7"/>
    <w:rsid w:val="00BF419C"/>
    <w:rsid w:val="00BF5726"/>
    <w:rsid w:val="00BF6821"/>
    <w:rsid w:val="00BF7961"/>
    <w:rsid w:val="00C00947"/>
    <w:rsid w:val="00C0142D"/>
    <w:rsid w:val="00C02DAF"/>
    <w:rsid w:val="00C0786E"/>
    <w:rsid w:val="00C10F14"/>
    <w:rsid w:val="00C120CA"/>
    <w:rsid w:val="00C155DA"/>
    <w:rsid w:val="00C15A87"/>
    <w:rsid w:val="00C221A1"/>
    <w:rsid w:val="00C24BE0"/>
    <w:rsid w:val="00C25E4F"/>
    <w:rsid w:val="00C272EE"/>
    <w:rsid w:val="00C31EEF"/>
    <w:rsid w:val="00C3213E"/>
    <w:rsid w:val="00C3292F"/>
    <w:rsid w:val="00C33982"/>
    <w:rsid w:val="00C33C76"/>
    <w:rsid w:val="00C36999"/>
    <w:rsid w:val="00C40567"/>
    <w:rsid w:val="00C41F6B"/>
    <w:rsid w:val="00C42072"/>
    <w:rsid w:val="00C4387E"/>
    <w:rsid w:val="00C45871"/>
    <w:rsid w:val="00C45A8E"/>
    <w:rsid w:val="00C53B69"/>
    <w:rsid w:val="00C54227"/>
    <w:rsid w:val="00C5488B"/>
    <w:rsid w:val="00C5605D"/>
    <w:rsid w:val="00C57AB1"/>
    <w:rsid w:val="00C6035C"/>
    <w:rsid w:val="00C61E02"/>
    <w:rsid w:val="00C64194"/>
    <w:rsid w:val="00C661A8"/>
    <w:rsid w:val="00C71971"/>
    <w:rsid w:val="00C720C0"/>
    <w:rsid w:val="00C7329F"/>
    <w:rsid w:val="00C7565A"/>
    <w:rsid w:val="00C7591B"/>
    <w:rsid w:val="00C76352"/>
    <w:rsid w:val="00C76E4F"/>
    <w:rsid w:val="00C77374"/>
    <w:rsid w:val="00C77440"/>
    <w:rsid w:val="00C800A7"/>
    <w:rsid w:val="00C81879"/>
    <w:rsid w:val="00C82975"/>
    <w:rsid w:val="00C8350C"/>
    <w:rsid w:val="00C83A97"/>
    <w:rsid w:val="00C84E8E"/>
    <w:rsid w:val="00C87C44"/>
    <w:rsid w:val="00C9037A"/>
    <w:rsid w:val="00C9133E"/>
    <w:rsid w:val="00C92B90"/>
    <w:rsid w:val="00C93BE8"/>
    <w:rsid w:val="00C94C1C"/>
    <w:rsid w:val="00C94C63"/>
    <w:rsid w:val="00C95381"/>
    <w:rsid w:val="00C954EC"/>
    <w:rsid w:val="00C95837"/>
    <w:rsid w:val="00C96B2F"/>
    <w:rsid w:val="00C96CAD"/>
    <w:rsid w:val="00CA1820"/>
    <w:rsid w:val="00CA361C"/>
    <w:rsid w:val="00CA3928"/>
    <w:rsid w:val="00CA403C"/>
    <w:rsid w:val="00CA7D52"/>
    <w:rsid w:val="00CA7D75"/>
    <w:rsid w:val="00CB150A"/>
    <w:rsid w:val="00CB50D9"/>
    <w:rsid w:val="00CB71A6"/>
    <w:rsid w:val="00CC04A5"/>
    <w:rsid w:val="00CC0A8C"/>
    <w:rsid w:val="00CC33B2"/>
    <w:rsid w:val="00CC4457"/>
    <w:rsid w:val="00CC5CDC"/>
    <w:rsid w:val="00CC6CE0"/>
    <w:rsid w:val="00CC7287"/>
    <w:rsid w:val="00CD1DBF"/>
    <w:rsid w:val="00CD238B"/>
    <w:rsid w:val="00CD2C10"/>
    <w:rsid w:val="00CD41A3"/>
    <w:rsid w:val="00CD71E7"/>
    <w:rsid w:val="00CD7254"/>
    <w:rsid w:val="00CE0B64"/>
    <w:rsid w:val="00CE1036"/>
    <w:rsid w:val="00CE4526"/>
    <w:rsid w:val="00CE4587"/>
    <w:rsid w:val="00CE613E"/>
    <w:rsid w:val="00CE7F90"/>
    <w:rsid w:val="00CF3C95"/>
    <w:rsid w:val="00CF3D0F"/>
    <w:rsid w:val="00CF54E2"/>
    <w:rsid w:val="00D00524"/>
    <w:rsid w:val="00D01E1D"/>
    <w:rsid w:val="00D025B5"/>
    <w:rsid w:val="00D05BBE"/>
    <w:rsid w:val="00D07E3C"/>
    <w:rsid w:val="00D10182"/>
    <w:rsid w:val="00D13B06"/>
    <w:rsid w:val="00D16CA5"/>
    <w:rsid w:val="00D1778E"/>
    <w:rsid w:val="00D20410"/>
    <w:rsid w:val="00D2234B"/>
    <w:rsid w:val="00D23DD0"/>
    <w:rsid w:val="00D23EFE"/>
    <w:rsid w:val="00D24928"/>
    <w:rsid w:val="00D24B82"/>
    <w:rsid w:val="00D270C8"/>
    <w:rsid w:val="00D302A7"/>
    <w:rsid w:val="00D310BE"/>
    <w:rsid w:val="00D31D3C"/>
    <w:rsid w:val="00D32C8C"/>
    <w:rsid w:val="00D37D5A"/>
    <w:rsid w:val="00D4204D"/>
    <w:rsid w:val="00D4299D"/>
    <w:rsid w:val="00D43A31"/>
    <w:rsid w:val="00D44F38"/>
    <w:rsid w:val="00D4530E"/>
    <w:rsid w:val="00D45EB0"/>
    <w:rsid w:val="00D46065"/>
    <w:rsid w:val="00D46B7B"/>
    <w:rsid w:val="00D46DEF"/>
    <w:rsid w:val="00D475BF"/>
    <w:rsid w:val="00D513BA"/>
    <w:rsid w:val="00D516C6"/>
    <w:rsid w:val="00D517AD"/>
    <w:rsid w:val="00D524DA"/>
    <w:rsid w:val="00D539C0"/>
    <w:rsid w:val="00D53F0E"/>
    <w:rsid w:val="00D57C17"/>
    <w:rsid w:val="00D61A63"/>
    <w:rsid w:val="00D61AC0"/>
    <w:rsid w:val="00D62E14"/>
    <w:rsid w:val="00D63216"/>
    <w:rsid w:val="00D66F7E"/>
    <w:rsid w:val="00D71473"/>
    <w:rsid w:val="00D719C4"/>
    <w:rsid w:val="00D73F58"/>
    <w:rsid w:val="00D749ED"/>
    <w:rsid w:val="00D76D40"/>
    <w:rsid w:val="00D81C1C"/>
    <w:rsid w:val="00D84358"/>
    <w:rsid w:val="00D85C40"/>
    <w:rsid w:val="00D90749"/>
    <w:rsid w:val="00D918F2"/>
    <w:rsid w:val="00D94FDB"/>
    <w:rsid w:val="00D958DB"/>
    <w:rsid w:val="00D96148"/>
    <w:rsid w:val="00D96FFD"/>
    <w:rsid w:val="00DA0830"/>
    <w:rsid w:val="00DA0E54"/>
    <w:rsid w:val="00DA15AE"/>
    <w:rsid w:val="00DA266A"/>
    <w:rsid w:val="00DA3DBD"/>
    <w:rsid w:val="00DA3F14"/>
    <w:rsid w:val="00DA40EE"/>
    <w:rsid w:val="00DA416F"/>
    <w:rsid w:val="00DA6AC3"/>
    <w:rsid w:val="00DB4A1D"/>
    <w:rsid w:val="00DB4AB0"/>
    <w:rsid w:val="00DB533C"/>
    <w:rsid w:val="00DC1625"/>
    <w:rsid w:val="00DC460F"/>
    <w:rsid w:val="00DC758B"/>
    <w:rsid w:val="00DD1932"/>
    <w:rsid w:val="00DD3623"/>
    <w:rsid w:val="00DD4A99"/>
    <w:rsid w:val="00DE2626"/>
    <w:rsid w:val="00DE4FA4"/>
    <w:rsid w:val="00DE7181"/>
    <w:rsid w:val="00DF03E1"/>
    <w:rsid w:val="00DF15D8"/>
    <w:rsid w:val="00DF3B51"/>
    <w:rsid w:val="00DF3FDF"/>
    <w:rsid w:val="00DF6AEA"/>
    <w:rsid w:val="00DF6DE7"/>
    <w:rsid w:val="00E049D5"/>
    <w:rsid w:val="00E10F1F"/>
    <w:rsid w:val="00E1158B"/>
    <w:rsid w:val="00E11C52"/>
    <w:rsid w:val="00E14143"/>
    <w:rsid w:val="00E15DE1"/>
    <w:rsid w:val="00E163E1"/>
    <w:rsid w:val="00E16991"/>
    <w:rsid w:val="00E21BDA"/>
    <w:rsid w:val="00E2238B"/>
    <w:rsid w:val="00E226EB"/>
    <w:rsid w:val="00E22DB7"/>
    <w:rsid w:val="00E238A0"/>
    <w:rsid w:val="00E23F39"/>
    <w:rsid w:val="00E25D72"/>
    <w:rsid w:val="00E2653C"/>
    <w:rsid w:val="00E279BF"/>
    <w:rsid w:val="00E3064B"/>
    <w:rsid w:val="00E3221C"/>
    <w:rsid w:val="00E3288C"/>
    <w:rsid w:val="00E32AD1"/>
    <w:rsid w:val="00E330F8"/>
    <w:rsid w:val="00E33B94"/>
    <w:rsid w:val="00E35AE7"/>
    <w:rsid w:val="00E36A32"/>
    <w:rsid w:val="00E36C4D"/>
    <w:rsid w:val="00E410ED"/>
    <w:rsid w:val="00E4148B"/>
    <w:rsid w:val="00E419F9"/>
    <w:rsid w:val="00E42D36"/>
    <w:rsid w:val="00E43511"/>
    <w:rsid w:val="00E442AA"/>
    <w:rsid w:val="00E4525D"/>
    <w:rsid w:val="00E45676"/>
    <w:rsid w:val="00E472C8"/>
    <w:rsid w:val="00E47929"/>
    <w:rsid w:val="00E51F17"/>
    <w:rsid w:val="00E54FCF"/>
    <w:rsid w:val="00E55F65"/>
    <w:rsid w:val="00E611E6"/>
    <w:rsid w:val="00E61556"/>
    <w:rsid w:val="00E61AF6"/>
    <w:rsid w:val="00E621B2"/>
    <w:rsid w:val="00E66C3E"/>
    <w:rsid w:val="00E70E32"/>
    <w:rsid w:val="00E7538F"/>
    <w:rsid w:val="00E80A74"/>
    <w:rsid w:val="00E836DB"/>
    <w:rsid w:val="00E85563"/>
    <w:rsid w:val="00E85EA5"/>
    <w:rsid w:val="00E87BF1"/>
    <w:rsid w:val="00E91447"/>
    <w:rsid w:val="00E97DBA"/>
    <w:rsid w:val="00EA0767"/>
    <w:rsid w:val="00EA0B5E"/>
    <w:rsid w:val="00EA0CDC"/>
    <w:rsid w:val="00EA2FB5"/>
    <w:rsid w:val="00EA4014"/>
    <w:rsid w:val="00EA5AA7"/>
    <w:rsid w:val="00EA64B9"/>
    <w:rsid w:val="00EA7F64"/>
    <w:rsid w:val="00EB306C"/>
    <w:rsid w:val="00EB52DC"/>
    <w:rsid w:val="00EC0162"/>
    <w:rsid w:val="00EC29F6"/>
    <w:rsid w:val="00EC5019"/>
    <w:rsid w:val="00EC5D37"/>
    <w:rsid w:val="00EC5F0F"/>
    <w:rsid w:val="00EC67E8"/>
    <w:rsid w:val="00ED0C31"/>
    <w:rsid w:val="00ED540C"/>
    <w:rsid w:val="00ED5AAB"/>
    <w:rsid w:val="00ED7777"/>
    <w:rsid w:val="00EE21AF"/>
    <w:rsid w:val="00EE21D0"/>
    <w:rsid w:val="00EE4C4F"/>
    <w:rsid w:val="00EE5076"/>
    <w:rsid w:val="00EE6E2E"/>
    <w:rsid w:val="00EF04BE"/>
    <w:rsid w:val="00EF3DEF"/>
    <w:rsid w:val="00EF40DF"/>
    <w:rsid w:val="00EF4FAD"/>
    <w:rsid w:val="00EF599F"/>
    <w:rsid w:val="00F006E4"/>
    <w:rsid w:val="00F00736"/>
    <w:rsid w:val="00F00DBF"/>
    <w:rsid w:val="00F01D45"/>
    <w:rsid w:val="00F01E6D"/>
    <w:rsid w:val="00F05E43"/>
    <w:rsid w:val="00F11C8B"/>
    <w:rsid w:val="00F14FD4"/>
    <w:rsid w:val="00F15CEC"/>
    <w:rsid w:val="00F20547"/>
    <w:rsid w:val="00F20C5A"/>
    <w:rsid w:val="00F2100C"/>
    <w:rsid w:val="00F215A7"/>
    <w:rsid w:val="00F2182D"/>
    <w:rsid w:val="00F229F8"/>
    <w:rsid w:val="00F23F6C"/>
    <w:rsid w:val="00F23FF8"/>
    <w:rsid w:val="00F32804"/>
    <w:rsid w:val="00F33C68"/>
    <w:rsid w:val="00F34C79"/>
    <w:rsid w:val="00F34DFB"/>
    <w:rsid w:val="00F363ED"/>
    <w:rsid w:val="00F3640A"/>
    <w:rsid w:val="00F37750"/>
    <w:rsid w:val="00F37E72"/>
    <w:rsid w:val="00F40792"/>
    <w:rsid w:val="00F42697"/>
    <w:rsid w:val="00F449DC"/>
    <w:rsid w:val="00F51EC2"/>
    <w:rsid w:val="00F52630"/>
    <w:rsid w:val="00F528A4"/>
    <w:rsid w:val="00F5584D"/>
    <w:rsid w:val="00F56531"/>
    <w:rsid w:val="00F57269"/>
    <w:rsid w:val="00F57D1D"/>
    <w:rsid w:val="00F613D6"/>
    <w:rsid w:val="00F62946"/>
    <w:rsid w:val="00F640C2"/>
    <w:rsid w:val="00F663DE"/>
    <w:rsid w:val="00F67037"/>
    <w:rsid w:val="00F701C6"/>
    <w:rsid w:val="00F71723"/>
    <w:rsid w:val="00F718CA"/>
    <w:rsid w:val="00F725D1"/>
    <w:rsid w:val="00F7522C"/>
    <w:rsid w:val="00F75390"/>
    <w:rsid w:val="00F76305"/>
    <w:rsid w:val="00F76459"/>
    <w:rsid w:val="00F76533"/>
    <w:rsid w:val="00F777B9"/>
    <w:rsid w:val="00F77DA2"/>
    <w:rsid w:val="00F82505"/>
    <w:rsid w:val="00F836A9"/>
    <w:rsid w:val="00F83C6C"/>
    <w:rsid w:val="00F84E93"/>
    <w:rsid w:val="00F87B8E"/>
    <w:rsid w:val="00F91E7D"/>
    <w:rsid w:val="00F94268"/>
    <w:rsid w:val="00F96FCA"/>
    <w:rsid w:val="00F970DD"/>
    <w:rsid w:val="00F9783A"/>
    <w:rsid w:val="00F97F68"/>
    <w:rsid w:val="00FA4636"/>
    <w:rsid w:val="00FA5336"/>
    <w:rsid w:val="00FA6A03"/>
    <w:rsid w:val="00FA7899"/>
    <w:rsid w:val="00FB0860"/>
    <w:rsid w:val="00FB0AFC"/>
    <w:rsid w:val="00FB10E9"/>
    <w:rsid w:val="00FB4CA0"/>
    <w:rsid w:val="00FB4F45"/>
    <w:rsid w:val="00FB527E"/>
    <w:rsid w:val="00FB5D7F"/>
    <w:rsid w:val="00FB6668"/>
    <w:rsid w:val="00FB7FE7"/>
    <w:rsid w:val="00FC1E48"/>
    <w:rsid w:val="00FC3FD8"/>
    <w:rsid w:val="00FC6773"/>
    <w:rsid w:val="00FD08B5"/>
    <w:rsid w:val="00FD4B99"/>
    <w:rsid w:val="00FD6083"/>
    <w:rsid w:val="00FD63B2"/>
    <w:rsid w:val="00FE07AF"/>
    <w:rsid w:val="00FE2851"/>
    <w:rsid w:val="00FE7202"/>
    <w:rsid w:val="00FE7AA3"/>
    <w:rsid w:val="00FF01FB"/>
    <w:rsid w:val="00FF058C"/>
    <w:rsid w:val="00FF339D"/>
    <w:rsid w:val="00FF5BF2"/>
    <w:rsid w:val="00FF7D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pt-PT" w:eastAsia="pt-P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E6FB4"/>
    <w:pPr>
      <w:spacing w:after="200" w:line="276" w:lineRule="auto"/>
      <w:jc w:val="both"/>
    </w:pPr>
    <w:rPr>
      <w:rFonts w:ascii="Trebuchet MS" w:hAnsi="Trebuchet MS"/>
      <w:lang w:eastAsia="en-US"/>
    </w:rPr>
  </w:style>
  <w:style w:type="paragraph" w:styleId="Cabealho1">
    <w:name w:val="heading 1"/>
    <w:basedOn w:val="Normal"/>
    <w:next w:val="Normal"/>
    <w:link w:val="Cabealho1Carcter"/>
    <w:uiPriority w:val="9"/>
    <w:qFormat/>
    <w:rsid w:val="00897AAD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Cabealho2">
    <w:name w:val="heading 2"/>
    <w:basedOn w:val="Normal"/>
    <w:next w:val="Normal"/>
    <w:link w:val="Cabealho2Carcter"/>
    <w:uiPriority w:val="9"/>
    <w:unhideWhenUsed/>
    <w:qFormat/>
    <w:rsid w:val="00897AAD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Cabealho3">
    <w:name w:val="heading 3"/>
    <w:basedOn w:val="Normal"/>
    <w:next w:val="Normal"/>
    <w:link w:val="Cabealho3Carcter"/>
    <w:uiPriority w:val="9"/>
    <w:unhideWhenUsed/>
    <w:qFormat/>
    <w:rsid w:val="00222461"/>
    <w:pPr>
      <w:keepNext/>
      <w:keepLines/>
      <w:spacing w:before="200" w:after="0"/>
      <w:outlineLvl w:val="2"/>
    </w:pPr>
    <w:rPr>
      <w:rFonts w:ascii="Cambria" w:hAnsi="Cambria"/>
      <w:b/>
      <w:bCs/>
      <w:color w:val="4F81BD"/>
    </w:rPr>
  </w:style>
  <w:style w:type="paragraph" w:styleId="Cabealho4">
    <w:name w:val="heading 4"/>
    <w:basedOn w:val="Normal"/>
    <w:next w:val="Normal"/>
    <w:link w:val="Cabealho4Carcter"/>
    <w:uiPriority w:val="9"/>
    <w:semiHidden/>
    <w:unhideWhenUsed/>
    <w:qFormat/>
    <w:rsid w:val="00684434"/>
    <w:pPr>
      <w:keepNext/>
      <w:keepLines/>
      <w:spacing w:before="200" w:after="0"/>
      <w:outlineLvl w:val="3"/>
    </w:pPr>
    <w:rPr>
      <w:rFonts w:ascii="Cambria" w:hAnsi="Cambria"/>
      <w:b/>
      <w:bCs/>
      <w:i/>
      <w:iCs/>
      <w:color w:val="4F81BD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SemEspaamento">
    <w:name w:val="No Spacing"/>
    <w:link w:val="SemEspaamentoCarcter"/>
    <w:uiPriority w:val="1"/>
    <w:qFormat/>
    <w:rsid w:val="00F20C5A"/>
    <w:rPr>
      <w:sz w:val="22"/>
      <w:szCs w:val="22"/>
      <w:lang w:eastAsia="en-US"/>
    </w:rPr>
  </w:style>
  <w:style w:type="character" w:customStyle="1" w:styleId="SemEspaamentoCarcter">
    <w:name w:val="Sem Espaçamento Carácter"/>
    <w:basedOn w:val="Tipodeletrapredefinidodopargrafo"/>
    <w:link w:val="SemEspaamento"/>
    <w:uiPriority w:val="1"/>
    <w:rsid w:val="00F20C5A"/>
  </w:style>
  <w:style w:type="paragraph" w:styleId="Textodebalo">
    <w:name w:val="Balloon Text"/>
    <w:basedOn w:val="Normal"/>
    <w:link w:val="TextodebaloCarcter"/>
    <w:uiPriority w:val="99"/>
    <w:semiHidden/>
    <w:unhideWhenUsed/>
    <w:rsid w:val="00F20C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link w:val="Textodebalo"/>
    <w:uiPriority w:val="99"/>
    <w:semiHidden/>
    <w:rsid w:val="00F20C5A"/>
    <w:rPr>
      <w:rFonts w:ascii="Tahoma" w:hAnsi="Tahoma" w:cs="Tahoma"/>
      <w:sz w:val="16"/>
      <w:szCs w:val="16"/>
    </w:rPr>
  </w:style>
  <w:style w:type="character" w:customStyle="1" w:styleId="Cabealho1Carcter">
    <w:name w:val="Cabeçalho 1 Carácter"/>
    <w:link w:val="Cabealho1"/>
    <w:uiPriority w:val="9"/>
    <w:rsid w:val="00897AAD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Cabealho2Carcter">
    <w:name w:val="Cabeçalho 2 Carácter"/>
    <w:link w:val="Cabealho2"/>
    <w:uiPriority w:val="9"/>
    <w:rsid w:val="00897AAD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Cabealho">
    <w:name w:val="header"/>
    <w:basedOn w:val="Normal"/>
    <w:link w:val="CabealhoCarcter"/>
    <w:uiPriority w:val="99"/>
    <w:unhideWhenUsed/>
    <w:rsid w:val="00325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CabealhoCarcter">
    <w:name w:val="Cabeçalho Carácter"/>
    <w:basedOn w:val="Tipodeletrapredefinidodopargrafo"/>
    <w:link w:val="Cabealho"/>
    <w:uiPriority w:val="99"/>
    <w:rsid w:val="00325B0B"/>
  </w:style>
  <w:style w:type="paragraph" w:styleId="Rodap">
    <w:name w:val="footer"/>
    <w:basedOn w:val="Normal"/>
    <w:link w:val="RodapCarcter"/>
    <w:uiPriority w:val="99"/>
    <w:unhideWhenUsed/>
    <w:rsid w:val="00325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RodapCarcter">
    <w:name w:val="Rodapé Carácter"/>
    <w:basedOn w:val="Tipodeletrapredefinidodopargrafo"/>
    <w:link w:val="Rodap"/>
    <w:uiPriority w:val="99"/>
    <w:rsid w:val="00325B0B"/>
  </w:style>
  <w:style w:type="paragraph" w:styleId="Ttulodondice">
    <w:name w:val="TOC Heading"/>
    <w:basedOn w:val="Cabealho1"/>
    <w:next w:val="Normal"/>
    <w:uiPriority w:val="39"/>
    <w:semiHidden/>
    <w:unhideWhenUsed/>
    <w:qFormat/>
    <w:rsid w:val="00F37E72"/>
    <w:pPr>
      <w:outlineLvl w:val="9"/>
    </w:pPr>
  </w:style>
  <w:style w:type="paragraph" w:styleId="ndice1">
    <w:name w:val="toc 1"/>
    <w:basedOn w:val="Normal"/>
    <w:next w:val="Normal"/>
    <w:autoRedefine/>
    <w:uiPriority w:val="39"/>
    <w:unhideWhenUsed/>
    <w:qFormat/>
    <w:rsid w:val="00B77F8D"/>
    <w:pPr>
      <w:tabs>
        <w:tab w:val="right" w:leader="dot" w:pos="9016"/>
      </w:tabs>
      <w:spacing w:after="100"/>
    </w:pPr>
    <w:rPr>
      <w:rFonts w:eastAsia="MS Mincho"/>
      <w:b/>
      <w:noProof/>
      <w:sz w:val="28"/>
      <w:szCs w:val="28"/>
      <w:lang w:eastAsia="pt-PT"/>
    </w:rPr>
  </w:style>
  <w:style w:type="paragraph" w:styleId="ndice2">
    <w:name w:val="toc 2"/>
    <w:basedOn w:val="Normal"/>
    <w:next w:val="Normal"/>
    <w:autoRedefine/>
    <w:uiPriority w:val="39"/>
    <w:unhideWhenUsed/>
    <w:qFormat/>
    <w:rsid w:val="00F37E72"/>
    <w:pPr>
      <w:spacing w:after="100"/>
      <w:ind w:left="220"/>
    </w:pPr>
  </w:style>
  <w:style w:type="character" w:styleId="Hiperligao">
    <w:name w:val="Hyperlink"/>
    <w:uiPriority w:val="99"/>
    <w:unhideWhenUsed/>
    <w:rsid w:val="00F37E72"/>
    <w:rPr>
      <w:color w:val="0000FF"/>
      <w:u w:val="single"/>
    </w:rPr>
  </w:style>
  <w:style w:type="paragraph" w:styleId="HTMLpr-formatado">
    <w:name w:val="HTML Preformatted"/>
    <w:basedOn w:val="Normal"/>
    <w:link w:val="HTMLpr-formatadoCarcter"/>
    <w:uiPriority w:val="99"/>
    <w:unhideWhenUsed/>
    <w:rsid w:val="005D219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</w:rPr>
  </w:style>
  <w:style w:type="character" w:customStyle="1" w:styleId="HTMLpr-formatadoCarcter">
    <w:name w:val="HTML pré-formatado Carácter"/>
    <w:link w:val="HTMLpr-formatado"/>
    <w:uiPriority w:val="99"/>
    <w:rsid w:val="005D2194"/>
    <w:rPr>
      <w:rFonts w:ascii="Courier New" w:eastAsia="Times New Roman" w:hAnsi="Courier New" w:cs="Courier New"/>
      <w:sz w:val="20"/>
      <w:szCs w:val="20"/>
      <w:lang w:eastAsia="pt-PT"/>
    </w:rPr>
  </w:style>
  <w:style w:type="character" w:styleId="CdigoHTML">
    <w:name w:val="HTML Code"/>
    <w:uiPriority w:val="99"/>
    <w:semiHidden/>
    <w:unhideWhenUsed/>
    <w:rsid w:val="005D2194"/>
    <w:rPr>
      <w:rFonts w:ascii="Courier New" w:eastAsia="Times New Roman" w:hAnsi="Courier New" w:cs="Courier New"/>
      <w:sz w:val="20"/>
      <w:szCs w:val="20"/>
    </w:rPr>
  </w:style>
  <w:style w:type="character" w:customStyle="1" w:styleId="Cabealho3Carcter">
    <w:name w:val="Cabeçalho 3 Carácter"/>
    <w:link w:val="Cabealho3"/>
    <w:uiPriority w:val="9"/>
    <w:rsid w:val="00222461"/>
    <w:rPr>
      <w:rFonts w:ascii="Cambria" w:eastAsia="Times New Roman" w:hAnsi="Cambria" w:cs="Times New Roman"/>
      <w:b/>
      <w:bCs/>
      <w:color w:val="4F81BD"/>
    </w:rPr>
  </w:style>
  <w:style w:type="paragraph" w:styleId="ndice3">
    <w:name w:val="toc 3"/>
    <w:basedOn w:val="Normal"/>
    <w:next w:val="Normal"/>
    <w:autoRedefine/>
    <w:uiPriority w:val="39"/>
    <w:unhideWhenUsed/>
    <w:qFormat/>
    <w:rsid w:val="00222461"/>
    <w:pPr>
      <w:spacing w:after="100"/>
      <w:ind w:left="440"/>
    </w:pPr>
  </w:style>
  <w:style w:type="table" w:styleId="Tabelacomgrelha">
    <w:name w:val="Table Grid"/>
    <w:basedOn w:val="Tabelanormal"/>
    <w:uiPriority w:val="59"/>
    <w:rsid w:val="005D5C9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SombreadoClaro1">
    <w:name w:val="Sombreado Claro1"/>
    <w:basedOn w:val="Tabelanormal"/>
    <w:uiPriority w:val="60"/>
    <w:rsid w:val="005D5C9B"/>
    <w:rPr>
      <w:color w:val="00000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SombreadoMdio11">
    <w:name w:val="Sombreado Médio 11"/>
    <w:basedOn w:val="Tabelanormal"/>
    <w:uiPriority w:val="63"/>
    <w:rsid w:val="005D5C9B"/>
    <w:tblPr>
      <w:tblStyleRowBandSize w:val="1"/>
      <w:tblStyleColBandSize w:val="1"/>
      <w:tblInd w:w="0" w:type="dxa"/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2-Cor5">
    <w:name w:val="Medium Shading 2 Accent 5"/>
    <w:basedOn w:val="Tabelanormal"/>
    <w:uiPriority w:val="64"/>
    <w:rsid w:val="005D5C9B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GrelhaMdia2-Cor1">
    <w:name w:val="Medium Grid 2 Accent 1"/>
    <w:basedOn w:val="Tabelanormal"/>
    <w:uiPriority w:val="68"/>
    <w:rsid w:val="005D5C9B"/>
    <w:rPr>
      <w:rFonts w:ascii="Cambria" w:hAnsi="Cambria"/>
      <w:color w:val="000000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b/>
        <w:bCs/>
        <w:color w:val="000000"/>
      </w:rPr>
      <w:tblPr/>
      <w:tcPr>
        <w:shd w:val="clear" w:color="auto" w:fill="EDF2F8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tcBorders>
          <w:insideH w:val="single" w:sz="6" w:space="0" w:color="4F81BD"/>
          <w:insideV w:val="single" w:sz="6" w:space="0" w:color="4F81BD"/>
        </w:tcBorders>
        <w:shd w:val="clear" w:color="auto" w:fill="A7BFDE"/>
      </w:tcPr>
    </w:tblStylePr>
    <w:tblStylePr w:type="nwCell">
      <w:tblPr/>
      <w:tcPr>
        <w:shd w:val="clear" w:color="auto" w:fill="FFFFFF"/>
      </w:tcPr>
    </w:tblStylePr>
  </w:style>
  <w:style w:type="table" w:customStyle="1" w:styleId="SombreadoMdio1-Cor11">
    <w:name w:val="Sombreado Médio 1 - Cor 11"/>
    <w:basedOn w:val="Tabelanormal"/>
    <w:uiPriority w:val="63"/>
    <w:rsid w:val="005D5C9B"/>
    <w:tblPr>
      <w:tblStyleRowBandSize w:val="1"/>
      <w:tblStyleColBandSize w:val="1"/>
      <w:tblInd w:w="0" w:type="dxa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staMdia2-Cor1">
    <w:name w:val="Medium List 2 Accent 1"/>
    <w:basedOn w:val="Tabelanormal"/>
    <w:uiPriority w:val="66"/>
    <w:rsid w:val="005D5C9B"/>
    <w:rPr>
      <w:rFonts w:ascii="Cambria" w:hAnsi="Cambria"/>
      <w:color w:val="000000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character" w:customStyle="1" w:styleId="Cabealho4Carcter">
    <w:name w:val="Cabeçalho 4 Carácter"/>
    <w:link w:val="Cabealho4"/>
    <w:uiPriority w:val="9"/>
    <w:semiHidden/>
    <w:rsid w:val="00684434"/>
    <w:rPr>
      <w:rFonts w:ascii="Cambria" w:eastAsia="Times New Roman" w:hAnsi="Cambria" w:cs="Times New Roman"/>
      <w:b/>
      <w:bCs/>
      <w:i/>
      <w:iCs/>
      <w:color w:val="4F81BD"/>
    </w:rPr>
  </w:style>
  <w:style w:type="character" w:styleId="Hiperligaovisitada">
    <w:name w:val="FollowedHyperlink"/>
    <w:uiPriority w:val="99"/>
    <w:semiHidden/>
    <w:unhideWhenUsed/>
    <w:rsid w:val="009D4324"/>
    <w:rPr>
      <w:color w:val="800080"/>
      <w:u w:val="single"/>
    </w:rPr>
  </w:style>
  <w:style w:type="paragraph" w:styleId="PargrafodaLista">
    <w:name w:val="List Paragraph"/>
    <w:basedOn w:val="Normal"/>
    <w:uiPriority w:val="34"/>
    <w:qFormat/>
    <w:rsid w:val="0057657D"/>
    <w:pPr>
      <w:ind w:left="720"/>
      <w:contextualSpacing/>
    </w:pPr>
  </w:style>
  <w:style w:type="paragraph" w:styleId="ndice4">
    <w:name w:val="toc 4"/>
    <w:basedOn w:val="Normal"/>
    <w:next w:val="Normal"/>
    <w:autoRedefine/>
    <w:uiPriority w:val="39"/>
    <w:unhideWhenUsed/>
    <w:rsid w:val="009B7019"/>
    <w:pPr>
      <w:spacing w:after="100"/>
      <w:ind w:left="660"/>
    </w:pPr>
  </w:style>
  <w:style w:type="paragraph" w:styleId="ndice5">
    <w:name w:val="toc 5"/>
    <w:basedOn w:val="Normal"/>
    <w:next w:val="Normal"/>
    <w:autoRedefine/>
    <w:uiPriority w:val="39"/>
    <w:unhideWhenUsed/>
    <w:rsid w:val="009B7019"/>
    <w:pPr>
      <w:spacing w:after="100"/>
      <w:ind w:left="880"/>
    </w:pPr>
  </w:style>
  <w:style w:type="paragraph" w:styleId="ndice6">
    <w:name w:val="toc 6"/>
    <w:basedOn w:val="Normal"/>
    <w:next w:val="Normal"/>
    <w:autoRedefine/>
    <w:uiPriority w:val="39"/>
    <w:unhideWhenUsed/>
    <w:rsid w:val="009B7019"/>
    <w:pPr>
      <w:spacing w:after="100"/>
      <w:ind w:left="1100"/>
    </w:pPr>
  </w:style>
  <w:style w:type="paragraph" w:styleId="ndice7">
    <w:name w:val="toc 7"/>
    <w:basedOn w:val="Normal"/>
    <w:next w:val="Normal"/>
    <w:autoRedefine/>
    <w:uiPriority w:val="39"/>
    <w:unhideWhenUsed/>
    <w:rsid w:val="009B7019"/>
    <w:pPr>
      <w:spacing w:after="100"/>
      <w:ind w:left="1320"/>
    </w:pPr>
  </w:style>
  <w:style w:type="paragraph" w:styleId="ndice8">
    <w:name w:val="toc 8"/>
    <w:basedOn w:val="Normal"/>
    <w:next w:val="Normal"/>
    <w:autoRedefine/>
    <w:uiPriority w:val="39"/>
    <w:unhideWhenUsed/>
    <w:rsid w:val="009B7019"/>
    <w:pPr>
      <w:spacing w:after="100"/>
      <w:ind w:left="1540"/>
    </w:pPr>
  </w:style>
  <w:style w:type="paragraph" w:styleId="ndice9">
    <w:name w:val="toc 9"/>
    <w:basedOn w:val="Normal"/>
    <w:next w:val="Normal"/>
    <w:autoRedefine/>
    <w:uiPriority w:val="39"/>
    <w:unhideWhenUsed/>
    <w:rsid w:val="009B7019"/>
    <w:pPr>
      <w:spacing w:after="100"/>
      <w:ind w:left="1760"/>
    </w:pPr>
  </w:style>
  <w:style w:type="character" w:customStyle="1" w:styleId="estilo3">
    <w:name w:val="estilo3"/>
    <w:basedOn w:val="Tipodeletrapredefinidodopargrafo"/>
    <w:rsid w:val="00A04B54"/>
  </w:style>
  <w:style w:type="table" w:customStyle="1" w:styleId="SombreadoMdio2-Cor11">
    <w:name w:val="Sombreado Médio 2 - Cor 11"/>
    <w:basedOn w:val="Tabelanormal"/>
    <w:uiPriority w:val="64"/>
    <w:rsid w:val="00AF408F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GrelhaMdia3-Cor1">
    <w:name w:val="Medium Grid 3 Accent 1"/>
    <w:basedOn w:val="Tabelanormal"/>
    <w:uiPriority w:val="69"/>
    <w:rsid w:val="00BA6246"/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7BFDE"/>
      </w:tcPr>
    </w:tblStylePr>
  </w:style>
  <w:style w:type="paragraph" w:styleId="NormalWeb">
    <w:name w:val="Normal (Web)"/>
    <w:basedOn w:val="Normal"/>
    <w:uiPriority w:val="99"/>
    <w:semiHidden/>
    <w:unhideWhenUsed/>
    <w:rsid w:val="006402B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frtnpxblubld">
    <w:name w:val="frtnpxblubld"/>
    <w:basedOn w:val="Tipodeletrapredefinidodopargrafo"/>
    <w:rsid w:val="006402B8"/>
  </w:style>
  <w:style w:type="paragraph" w:customStyle="1" w:styleId="twlvpxblk">
    <w:name w:val="twlvpxblk"/>
    <w:basedOn w:val="Normal"/>
    <w:rsid w:val="006402B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Forte">
    <w:name w:val="Strong"/>
    <w:uiPriority w:val="22"/>
    <w:qFormat/>
    <w:rsid w:val="006402B8"/>
    <w:rPr>
      <w:b/>
      <w:bCs/>
    </w:rPr>
  </w:style>
  <w:style w:type="character" w:customStyle="1" w:styleId="tit">
    <w:name w:val="tit"/>
    <w:basedOn w:val="Tipodeletrapredefinidodopargrafo"/>
    <w:rsid w:val="009272C3"/>
  </w:style>
  <w:style w:type="paragraph" w:styleId="Legenda">
    <w:name w:val="caption"/>
    <w:basedOn w:val="Normal"/>
    <w:next w:val="Normal"/>
    <w:uiPriority w:val="35"/>
    <w:unhideWhenUsed/>
    <w:qFormat/>
    <w:rsid w:val="00D46065"/>
    <w:pPr>
      <w:spacing w:line="240" w:lineRule="auto"/>
    </w:pPr>
    <w:rPr>
      <w:b/>
      <w:bCs/>
      <w:color w:val="4F81BD"/>
      <w:sz w:val="18"/>
      <w:szCs w:val="18"/>
    </w:rPr>
  </w:style>
  <w:style w:type="paragraph" w:styleId="ndicedeilustraes">
    <w:name w:val="table of figures"/>
    <w:basedOn w:val="Normal"/>
    <w:next w:val="Normal"/>
    <w:uiPriority w:val="99"/>
    <w:unhideWhenUsed/>
    <w:rsid w:val="004C1B7D"/>
    <w:pPr>
      <w:spacing w:after="0"/>
    </w:pPr>
  </w:style>
  <w:style w:type="paragraph" w:customStyle="1" w:styleId="TtuloPrincipal">
    <w:name w:val="Título Principal"/>
    <w:basedOn w:val="Normal"/>
    <w:link w:val="TtuloPrincipalCarcter"/>
    <w:qFormat/>
    <w:rsid w:val="000B6920"/>
    <w:rPr>
      <w:b/>
      <w:sz w:val="32"/>
    </w:rPr>
  </w:style>
  <w:style w:type="paragraph" w:customStyle="1" w:styleId="Sub-ttulo">
    <w:name w:val="Sub-título"/>
    <w:basedOn w:val="Normal"/>
    <w:link w:val="Sub-ttuloCarcter"/>
    <w:qFormat/>
    <w:rsid w:val="00BF7961"/>
    <w:rPr>
      <w:b/>
      <w:i/>
      <w:sz w:val="28"/>
      <w:u w:val="single"/>
    </w:rPr>
  </w:style>
  <w:style w:type="character" w:customStyle="1" w:styleId="TtuloPrincipalCarcter">
    <w:name w:val="Título Principal Carácter"/>
    <w:link w:val="TtuloPrincipal"/>
    <w:rsid w:val="000B6920"/>
    <w:rPr>
      <w:rFonts w:ascii="Trebuchet MS" w:hAnsi="Trebuchet MS"/>
      <w:b/>
      <w:sz w:val="32"/>
    </w:rPr>
  </w:style>
  <w:style w:type="character" w:customStyle="1" w:styleId="Sub-ttuloCarcter">
    <w:name w:val="Sub-título Carácter"/>
    <w:link w:val="Sub-ttulo"/>
    <w:rsid w:val="00BF7961"/>
    <w:rPr>
      <w:rFonts w:ascii="Trebuchet MS" w:hAnsi="Trebuchet MS"/>
      <w:b/>
      <w:i/>
      <w:sz w:val="28"/>
      <w:u w:val="single"/>
      <w:lang w:eastAsia="en-US"/>
    </w:rPr>
  </w:style>
  <w:style w:type="paragraph" w:styleId="Subttulo">
    <w:name w:val="Subtitle"/>
    <w:basedOn w:val="Normal"/>
    <w:next w:val="Normal"/>
    <w:link w:val="SubttuloCarcter"/>
    <w:qFormat/>
    <w:rsid w:val="00BF7961"/>
    <w:pPr>
      <w:spacing w:after="60" w:line="240" w:lineRule="auto"/>
      <w:outlineLvl w:val="1"/>
    </w:pPr>
    <w:rPr>
      <w:rFonts w:cs="Arial"/>
      <w:b/>
      <w:lang w:eastAsia="pt-PT"/>
    </w:rPr>
  </w:style>
  <w:style w:type="character" w:customStyle="1" w:styleId="SubttuloCarcter">
    <w:name w:val="Subtítulo Carácter"/>
    <w:link w:val="Subttulo"/>
    <w:rsid w:val="00BF7961"/>
    <w:rPr>
      <w:rFonts w:ascii="Trebuchet MS" w:hAnsi="Trebuchet MS" w:cs="Arial"/>
      <w:b/>
    </w:rPr>
  </w:style>
  <w:style w:type="paragraph" w:styleId="Ttulo">
    <w:name w:val="Title"/>
    <w:basedOn w:val="Normal"/>
    <w:next w:val="Normal"/>
    <w:link w:val="TtuloCarcter"/>
    <w:qFormat/>
    <w:rsid w:val="00BF7961"/>
    <w:pPr>
      <w:spacing w:before="240" w:after="60" w:line="240" w:lineRule="auto"/>
      <w:outlineLvl w:val="0"/>
    </w:pPr>
    <w:rPr>
      <w:b/>
      <w:bCs/>
      <w:kern w:val="28"/>
      <w:sz w:val="32"/>
      <w:lang w:eastAsia="pt-PT"/>
    </w:rPr>
  </w:style>
  <w:style w:type="character" w:customStyle="1" w:styleId="TtuloCarcter">
    <w:name w:val="Título Carácter"/>
    <w:link w:val="Ttulo"/>
    <w:rsid w:val="00BF7961"/>
    <w:rPr>
      <w:rFonts w:ascii="Trebuchet MS" w:hAnsi="Trebuchet MS"/>
      <w:b/>
      <w:bCs/>
      <w:kern w:val="28"/>
      <w:sz w:val="32"/>
    </w:rPr>
  </w:style>
  <w:style w:type="paragraph" w:styleId="Textodenotaderodap">
    <w:name w:val="footnote text"/>
    <w:basedOn w:val="Normal"/>
    <w:link w:val="TextodenotaderodapCarcter"/>
    <w:uiPriority w:val="99"/>
    <w:semiHidden/>
    <w:unhideWhenUsed/>
    <w:rsid w:val="003F16A0"/>
    <w:pPr>
      <w:spacing w:after="0" w:line="240" w:lineRule="auto"/>
    </w:pPr>
  </w:style>
  <w:style w:type="character" w:customStyle="1" w:styleId="TextodenotaderodapCarcter">
    <w:name w:val="Texto de nota de rodapé Carácter"/>
    <w:link w:val="Textodenotaderodap"/>
    <w:uiPriority w:val="99"/>
    <w:semiHidden/>
    <w:rsid w:val="003F16A0"/>
    <w:rPr>
      <w:sz w:val="20"/>
      <w:szCs w:val="20"/>
    </w:rPr>
  </w:style>
  <w:style w:type="character" w:styleId="Refdenotaderodap">
    <w:name w:val="footnote reference"/>
    <w:semiHidden/>
    <w:rsid w:val="003F16A0"/>
    <w:rPr>
      <w:vertAlign w:val="superscrip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pt-PT" w:eastAsia="pt-P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E6FB4"/>
    <w:pPr>
      <w:spacing w:after="200" w:line="276" w:lineRule="auto"/>
      <w:jc w:val="both"/>
    </w:pPr>
    <w:rPr>
      <w:rFonts w:ascii="Trebuchet MS" w:hAnsi="Trebuchet MS"/>
      <w:lang w:eastAsia="en-US"/>
    </w:rPr>
  </w:style>
  <w:style w:type="paragraph" w:styleId="Cabealho1">
    <w:name w:val="heading 1"/>
    <w:basedOn w:val="Normal"/>
    <w:next w:val="Normal"/>
    <w:link w:val="Cabealho1Carcter"/>
    <w:uiPriority w:val="9"/>
    <w:qFormat/>
    <w:rsid w:val="00897AAD"/>
    <w:pPr>
      <w:keepNext/>
      <w:keepLines/>
      <w:spacing w:before="480" w:after="0"/>
      <w:outlineLvl w:val="0"/>
    </w:pPr>
    <w:rPr>
      <w:rFonts w:ascii="Cambria" w:hAnsi="Cambria"/>
      <w:b/>
      <w:bCs/>
      <w:color w:val="365F91"/>
      <w:sz w:val="28"/>
      <w:szCs w:val="28"/>
    </w:rPr>
  </w:style>
  <w:style w:type="paragraph" w:styleId="Cabealho2">
    <w:name w:val="heading 2"/>
    <w:basedOn w:val="Normal"/>
    <w:next w:val="Normal"/>
    <w:link w:val="Cabealho2Carcter"/>
    <w:uiPriority w:val="9"/>
    <w:unhideWhenUsed/>
    <w:qFormat/>
    <w:rsid w:val="00897AAD"/>
    <w:pPr>
      <w:keepNext/>
      <w:keepLines/>
      <w:spacing w:before="200" w:after="0"/>
      <w:outlineLvl w:val="1"/>
    </w:pPr>
    <w:rPr>
      <w:rFonts w:ascii="Cambria" w:hAnsi="Cambria"/>
      <w:b/>
      <w:bCs/>
      <w:color w:val="4F81BD"/>
      <w:sz w:val="26"/>
      <w:szCs w:val="26"/>
    </w:rPr>
  </w:style>
  <w:style w:type="paragraph" w:styleId="Cabealho3">
    <w:name w:val="heading 3"/>
    <w:basedOn w:val="Normal"/>
    <w:next w:val="Normal"/>
    <w:link w:val="Cabealho3Carcter"/>
    <w:uiPriority w:val="9"/>
    <w:unhideWhenUsed/>
    <w:qFormat/>
    <w:rsid w:val="00222461"/>
    <w:pPr>
      <w:keepNext/>
      <w:keepLines/>
      <w:spacing w:before="200" w:after="0"/>
      <w:outlineLvl w:val="2"/>
    </w:pPr>
    <w:rPr>
      <w:rFonts w:ascii="Cambria" w:hAnsi="Cambria"/>
      <w:b/>
      <w:bCs/>
      <w:color w:val="4F81BD"/>
    </w:rPr>
  </w:style>
  <w:style w:type="paragraph" w:styleId="Cabealho4">
    <w:name w:val="heading 4"/>
    <w:basedOn w:val="Normal"/>
    <w:next w:val="Normal"/>
    <w:link w:val="Cabealho4Carcter"/>
    <w:uiPriority w:val="9"/>
    <w:semiHidden/>
    <w:unhideWhenUsed/>
    <w:qFormat/>
    <w:rsid w:val="00684434"/>
    <w:pPr>
      <w:keepNext/>
      <w:keepLines/>
      <w:spacing w:before="200" w:after="0"/>
      <w:outlineLvl w:val="3"/>
    </w:pPr>
    <w:rPr>
      <w:rFonts w:ascii="Cambria" w:hAnsi="Cambria"/>
      <w:b/>
      <w:bCs/>
      <w:i/>
      <w:iCs/>
      <w:color w:val="4F81BD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SemEspaamento">
    <w:name w:val="No Spacing"/>
    <w:link w:val="SemEspaamentoCarcter"/>
    <w:uiPriority w:val="1"/>
    <w:qFormat/>
    <w:rsid w:val="00F20C5A"/>
    <w:rPr>
      <w:sz w:val="22"/>
      <w:szCs w:val="22"/>
      <w:lang w:eastAsia="en-US"/>
    </w:rPr>
  </w:style>
  <w:style w:type="character" w:customStyle="1" w:styleId="SemEspaamentoCarcter">
    <w:name w:val="Sem Espaçamento Carácter"/>
    <w:basedOn w:val="Tipodeletrapredefinidodopargrafo"/>
    <w:link w:val="SemEspaamento"/>
    <w:uiPriority w:val="1"/>
    <w:rsid w:val="00F20C5A"/>
  </w:style>
  <w:style w:type="paragraph" w:styleId="Textodebalo">
    <w:name w:val="Balloon Text"/>
    <w:basedOn w:val="Normal"/>
    <w:link w:val="TextodebaloCarcter"/>
    <w:uiPriority w:val="99"/>
    <w:semiHidden/>
    <w:unhideWhenUsed/>
    <w:rsid w:val="00F20C5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arcter">
    <w:name w:val="Texto de balão Carácter"/>
    <w:link w:val="Textodebalo"/>
    <w:uiPriority w:val="99"/>
    <w:semiHidden/>
    <w:rsid w:val="00F20C5A"/>
    <w:rPr>
      <w:rFonts w:ascii="Tahoma" w:hAnsi="Tahoma" w:cs="Tahoma"/>
      <w:sz w:val="16"/>
      <w:szCs w:val="16"/>
    </w:rPr>
  </w:style>
  <w:style w:type="character" w:customStyle="1" w:styleId="Cabealho1Carcter">
    <w:name w:val="Cabeçalho 1 Carácter"/>
    <w:link w:val="Cabealho1"/>
    <w:uiPriority w:val="9"/>
    <w:rsid w:val="00897AAD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Cabealho2Carcter">
    <w:name w:val="Cabeçalho 2 Carácter"/>
    <w:link w:val="Cabealho2"/>
    <w:uiPriority w:val="9"/>
    <w:rsid w:val="00897AAD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styleId="Cabealho">
    <w:name w:val="header"/>
    <w:basedOn w:val="Normal"/>
    <w:link w:val="CabealhoCarcter"/>
    <w:uiPriority w:val="99"/>
    <w:unhideWhenUsed/>
    <w:rsid w:val="00325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CabealhoCarcter">
    <w:name w:val="Cabeçalho Carácter"/>
    <w:basedOn w:val="Tipodeletrapredefinidodopargrafo"/>
    <w:link w:val="Cabealho"/>
    <w:uiPriority w:val="99"/>
    <w:rsid w:val="00325B0B"/>
  </w:style>
  <w:style w:type="paragraph" w:styleId="Rodap">
    <w:name w:val="footer"/>
    <w:basedOn w:val="Normal"/>
    <w:link w:val="RodapCarcter"/>
    <w:uiPriority w:val="99"/>
    <w:unhideWhenUsed/>
    <w:rsid w:val="00325B0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RodapCarcter">
    <w:name w:val="Rodapé Carácter"/>
    <w:basedOn w:val="Tipodeletrapredefinidodopargrafo"/>
    <w:link w:val="Rodap"/>
    <w:uiPriority w:val="99"/>
    <w:rsid w:val="00325B0B"/>
  </w:style>
  <w:style w:type="paragraph" w:styleId="Ttulodondice">
    <w:name w:val="TOC Heading"/>
    <w:basedOn w:val="Cabealho1"/>
    <w:next w:val="Normal"/>
    <w:uiPriority w:val="39"/>
    <w:semiHidden/>
    <w:unhideWhenUsed/>
    <w:qFormat/>
    <w:rsid w:val="00F37E72"/>
    <w:pPr>
      <w:outlineLvl w:val="9"/>
    </w:pPr>
  </w:style>
  <w:style w:type="paragraph" w:styleId="ndice1">
    <w:name w:val="toc 1"/>
    <w:basedOn w:val="Normal"/>
    <w:next w:val="Normal"/>
    <w:autoRedefine/>
    <w:uiPriority w:val="39"/>
    <w:unhideWhenUsed/>
    <w:qFormat/>
    <w:rsid w:val="00B77F8D"/>
    <w:pPr>
      <w:tabs>
        <w:tab w:val="right" w:leader="dot" w:pos="9016"/>
      </w:tabs>
      <w:spacing w:after="100"/>
    </w:pPr>
    <w:rPr>
      <w:rFonts w:eastAsia="MS Mincho"/>
      <w:b/>
      <w:noProof/>
      <w:sz w:val="28"/>
      <w:szCs w:val="28"/>
      <w:lang w:eastAsia="pt-PT"/>
    </w:rPr>
  </w:style>
  <w:style w:type="paragraph" w:styleId="ndice2">
    <w:name w:val="toc 2"/>
    <w:basedOn w:val="Normal"/>
    <w:next w:val="Normal"/>
    <w:autoRedefine/>
    <w:uiPriority w:val="39"/>
    <w:unhideWhenUsed/>
    <w:qFormat/>
    <w:rsid w:val="00F37E72"/>
    <w:pPr>
      <w:spacing w:after="100"/>
      <w:ind w:left="220"/>
    </w:pPr>
  </w:style>
  <w:style w:type="character" w:styleId="Hiperligao">
    <w:name w:val="Hyperlink"/>
    <w:uiPriority w:val="99"/>
    <w:unhideWhenUsed/>
    <w:rsid w:val="00F37E72"/>
    <w:rPr>
      <w:color w:val="0000FF"/>
      <w:u w:val="single"/>
    </w:rPr>
  </w:style>
  <w:style w:type="paragraph" w:styleId="HTMLpr-formatado">
    <w:name w:val="HTML Preformatted"/>
    <w:basedOn w:val="Normal"/>
    <w:link w:val="HTMLpr-formatadoCarcter"/>
    <w:uiPriority w:val="99"/>
    <w:unhideWhenUsed/>
    <w:rsid w:val="005D219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</w:rPr>
  </w:style>
  <w:style w:type="character" w:customStyle="1" w:styleId="HTMLpr-formatadoCarcter">
    <w:name w:val="HTML pré-formatado Carácter"/>
    <w:link w:val="HTMLpr-formatado"/>
    <w:uiPriority w:val="99"/>
    <w:rsid w:val="005D2194"/>
    <w:rPr>
      <w:rFonts w:ascii="Courier New" w:eastAsia="Times New Roman" w:hAnsi="Courier New" w:cs="Courier New"/>
      <w:sz w:val="20"/>
      <w:szCs w:val="20"/>
      <w:lang w:eastAsia="pt-PT"/>
    </w:rPr>
  </w:style>
  <w:style w:type="character" w:styleId="CdigoHTML">
    <w:name w:val="HTML Code"/>
    <w:uiPriority w:val="99"/>
    <w:semiHidden/>
    <w:unhideWhenUsed/>
    <w:rsid w:val="005D2194"/>
    <w:rPr>
      <w:rFonts w:ascii="Courier New" w:eastAsia="Times New Roman" w:hAnsi="Courier New" w:cs="Courier New"/>
      <w:sz w:val="20"/>
      <w:szCs w:val="20"/>
    </w:rPr>
  </w:style>
  <w:style w:type="character" w:customStyle="1" w:styleId="Cabealho3Carcter">
    <w:name w:val="Cabeçalho 3 Carácter"/>
    <w:link w:val="Cabealho3"/>
    <w:uiPriority w:val="9"/>
    <w:rsid w:val="00222461"/>
    <w:rPr>
      <w:rFonts w:ascii="Cambria" w:eastAsia="Times New Roman" w:hAnsi="Cambria" w:cs="Times New Roman"/>
      <w:b/>
      <w:bCs/>
      <w:color w:val="4F81BD"/>
    </w:rPr>
  </w:style>
  <w:style w:type="paragraph" w:styleId="ndice3">
    <w:name w:val="toc 3"/>
    <w:basedOn w:val="Normal"/>
    <w:next w:val="Normal"/>
    <w:autoRedefine/>
    <w:uiPriority w:val="39"/>
    <w:unhideWhenUsed/>
    <w:qFormat/>
    <w:rsid w:val="00222461"/>
    <w:pPr>
      <w:spacing w:after="100"/>
      <w:ind w:left="440"/>
    </w:pPr>
  </w:style>
  <w:style w:type="table" w:styleId="Tabelacomgrelha">
    <w:name w:val="Table Grid"/>
    <w:basedOn w:val="Tabelanormal"/>
    <w:uiPriority w:val="59"/>
    <w:rsid w:val="005D5C9B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SombreadoClaro1">
    <w:name w:val="Sombreado Claro1"/>
    <w:basedOn w:val="Tabelanormal"/>
    <w:uiPriority w:val="60"/>
    <w:rsid w:val="005D5C9B"/>
    <w:rPr>
      <w:color w:val="000000"/>
    </w:rPr>
    <w:tblPr>
      <w:tblStyleRowBandSize w:val="1"/>
      <w:tblStyleColBandSize w:val="1"/>
      <w:tblInd w:w="0" w:type="dxa"/>
      <w:tblBorders>
        <w:top w:val="single" w:sz="8" w:space="0" w:color="000000"/>
        <w:bottom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/>
          <w:left w:val="nil"/>
          <w:bottom w:val="single" w:sz="8" w:space="0" w:color="000000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/>
      </w:tcPr>
    </w:tblStylePr>
  </w:style>
  <w:style w:type="table" w:customStyle="1" w:styleId="SombreadoMdio11">
    <w:name w:val="Sombreado Médio 11"/>
    <w:basedOn w:val="Tabelanormal"/>
    <w:uiPriority w:val="63"/>
    <w:rsid w:val="005D5C9B"/>
    <w:tblPr>
      <w:tblStyleRowBandSize w:val="1"/>
      <w:tblStyleColBandSize w:val="1"/>
      <w:tblInd w:w="0" w:type="dxa"/>
      <w:tblBorders>
        <w:top w:val="single" w:sz="8" w:space="0" w:color="404040"/>
        <w:left w:val="single" w:sz="8" w:space="0" w:color="404040"/>
        <w:bottom w:val="single" w:sz="8" w:space="0" w:color="404040"/>
        <w:right w:val="single" w:sz="8" w:space="0" w:color="404040"/>
        <w:insideH w:val="single" w:sz="8" w:space="0" w:color="40404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  <w:shd w:val="clear" w:color="auto" w:fill="000000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/>
          <w:left w:val="single" w:sz="8" w:space="0" w:color="404040"/>
          <w:bottom w:val="single" w:sz="8" w:space="0" w:color="404040"/>
          <w:right w:val="single" w:sz="8" w:space="0" w:color="404040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SombreadoMdio2-Cor5">
    <w:name w:val="Medium Shading 2 Accent 5"/>
    <w:basedOn w:val="Tabelanormal"/>
    <w:uiPriority w:val="64"/>
    <w:rsid w:val="005D5C9B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GrelhaMdia2-Cor1">
    <w:name w:val="Medium Grid 2 Accent 1"/>
    <w:basedOn w:val="Tabelanormal"/>
    <w:uiPriority w:val="68"/>
    <w:rsid w:val="005D5C9B"/>
    <w:rPr>
      <w:rFonts w:ascii="Cambria" w:hAnsi="Cambria"/>
      <w:color w:val="000000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b/>
        <w:bCs/>
        <w:color w:val="000000"/>
      </w:rPr>
      <w:tblPr/>
      <w:tcPr>
        <w:shd w:val="clear" w:color="auto" w:fill="EDF2F8"/>
      </w:tcPr>
    </w:tblStylePr>
    <w:tblStylePr w:type="lastRow">
      <w:rPr>
        <w:b/>
        <w:bCs/>
        <w:color w:val="000000"/>
      </w:rPr>
      <w:tblPr/>
      <w:tcPr>
        <w:tcBorders>
          <w:top w:val="single" w:sz="12" w:space="0" w:color="000000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lastCol">
      <w:rPr>
        <w:b w:val="0"/>
        <w:bCs w:val="0"/>
        <w:color w:val="00000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/>
      </w:tcPr>
    </w:tblStylePr>
    <w:tblStylePr w:type="band1Vert">
      <w:tblPr/>
      <w:tcPr>
        <w:shd w:val="clear" w:color="auto" w:fill="A7BFDE"/>
      </w:tcPr>
    </w:tblStylePr>
    <w:tblStylePr w:type="band1Horz">
      <w:tblPr/>
      <w:tcPr>
        <w:tcBorders>
          <w:insideH w:val="single" w:sz="6" w:space="0" w:color="4F81BD"/>
          <w:insideV w:val="single" w:sz="6" w:space="0" w:color="4F81BD"/>
        </w:tcBorders>
        <w:shd w:val="clear" w:color="auto" w:fill="A7BFDE"/>
      </w:tcPr>
    </w:tblStylePr>
    <w:tblStylePr w:type="nwCell">
      <w:tblPr/>
      <w:tcPr>
        <w:shd w:val="clear" w:color="auto" w:fill="FFFFFF"/>
      </w:tcPr>
    </w:tblStylePr>
  </w:style>
  <w:style w:type="table" w:customStyle="1" w:styleId="SombreadoMdio1-Cor11">
    <w:name w:val="Sombreado Médio 1 - Cor 11"/>
    <w:basedOn w:val="Tabelanormal"/>
    <w:uiPriority w:val="63"/>
    <w:rsid w:val="005D5C9B"/>
    <w:tblPr>
      <w:tblStyleRowBandSize w:val="1"/>
      <w:tblStyleColBandSize w:val="1"/>
      <w:tblInd w:w="0" w:type="dxa"/>
      <w:tblBorders>
        <w:top w:val="single" w:sz="8" w:space="0" w:color="7BA0CD"/>
        <w:left w:val="single" w:sz="8" w:space="0" w:color="7BA0CD"/>
        <w:bottom w:val="single" w:sz="8" w:space="0" w:color="7BA0CD"/>
        <w:right w:val="single" w:sz="8" w:space="0" w:color="7BA0CD"/>
        <w:insideH w:val="single" w:sz="8" w:space="0" w:color="7BA0C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/>
          <w:left w:val="single" w:sz="8" w:space="0" w:color="7BA0CD"/>
          <w:bottom w:val="single" w:sz="8" w:space="0" w:color="7BA0CD"/>
          <w:right w:val="single" w:sz="8" w:space="0" w:color="7BA0CD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ListaMdia2-Cor1">
    <w:name w:val="Medium List 2 Accent 1"/>
    <w:basedOn w:val="Tabelanormal"/>
    <w:uiPriority w:val="66"/>
    <w:rsid w:val="005D5C9B"/>
    <w:rPr>
      <w:rFonts w:ascii="Cambria" w:hAnsi="Cambria"/>
      <w:color w:val="000000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character" w:customStyle="1" w:styleId="Cabealho4Carcter">
    <w:name w:val="Cabeçalho 4 Carácter"/>
    <w:link w:val="Cabealho4"/>
    <w:uiPriority w:val="9"/>
    <w:semiHidden/>
    <w:rsid w:val="00684434"/>
    <w:rPr>
      <w:rFonts w:ascii="Cambria" w:eastAsia="Times New Roman" w:hAnsi="Cambria" w:cs="Times New Roman"/>
      <w:b/>
      <w:bCs/>
      <w:i/>
      <w:iCs/>
      <w:color w:val="4F81BD"/>
    </w:rPr>
  </w:style>
  <w:style w:type="character" w:styleId="Hiperligaovisitada">
    <w:name w:val="FollowedHyperlink"/>
    <w:uiPriority w:val="99"/>
    <w:semiHidden/>
    <w:unhideWhenUsed/>
    <w:rsid w:val="009D4324"/>
    <w:rPr>
      <w:color w:val="800080"/>
      <w:u w:val="single"/>
    </w:rPr>
  </w:style>
  <w:style w:type="paragraph" w:styleId="PargrafodaLista">
    <w:name w:val="List Paragraph"/>
    <w:basedOn w:val="Normal"/>
    <w:uiPriority w:val="34"/>
    <w:qFormat/>
    <w:rsid w:val="0057657D"/>
    <w:pPr>
      <w:ind w:left="720"/>
      <w:contextualSpacing/>
    </w:pPr>
  </w:style>
  <w:style w:type="paragraph" w:styleId="ndice4">
    <w:name w:val="toc 4"/>
    <w:basedOn w:val="Normal"/>
    <w:next w:val="Normal"/>
    <w:autoRedefine/>
    <w:uiPriority w:val="39"/>
    <w:unhideWhenUsed/>
    <w:rsid w:val="009B7019"/>
    <w:pPr>
      <w:spacing w:after="100"/>
      <w:ind w:left="660"/>
    </w:pPr>
  </w:style>
  <w:style w:type="paragraph" w:styleId="ndice5">
    <w:name w:val="toc 5"/>
    <w:basedOn w:val="Normal"/>
    <w:next w:val="Normal"/>
    <w:autoRedefine/>
    <w:uiPriority w:val="39"/>
    <w:unhideWhenUsed/>
    <w:rsid w:val="009B7019"/>
    <w:pPr>
      <w:spacing w:after="100"/>
      <w:ind w:left="880"/>
    </w:pPr>
  </w:style>
  <w:style w:type="paragraph" w:styleId="ndice6">
    <w:name w:val="toc 6"/>
    <w:basedOn w:val="Normal"/>
    <w:next w:val="Normal"/>
    <w:autoRedefine/>
    <w:uiPriority w:val="39"/>
    <w:unhideWhenUsed/>
    <w:rsid w:val="009B7019"/>
    <w:pPr>
      <w:spacing w:after="100"/>
      <w:ind w:left="1100"/>
    </w:pPr>
  </w:style>
  <w:style w:type="paragraph" w:styleId="ndice7">
    <w:name w:val="toc 7"/>
    <w:basedOn w:val="Normal"/>
    <w:next w:val="Normal"/>
    <w:autoRedefine/>
    <w:uiPriority w:val="39"/>
    <w:unhideWhenUsed/>
    <w:rsid w:val="009B7019"/>
    <w:pPr>
      <w:spacing w:after="100"/>
      <w:ind w:left="1320"/>
    </w:pPr>
  </w:style>
  <w:style w:type="paragraph" w:styleId="ndice8">
    <w:name w:val="toc 8"/>
    <w:basedOn w:val="Normal"/>
    <w:next w:val="Normal"/>
    <w:autoRedefine/>
    <w:uiPriority w:val="39"/>
    <w:unhideWhenUsed/>
    <w:rsid w:val="009B7019"/>
    <w:pPr>
      <w:spacing w:after="100"/>
      <w:ind w:left="1540"/>
    </w:pPr>
  </w:style>
  <w:style w:type="paragraph" w:styleId="ndice9">
    <w:name w:val="toc 9"/>
    <w:basedOn w:val="Normal"/>
    <w:next w:val="Normal"/>
    <w:autoRedefine/>
    <w:uiPriority w:val="39"/>
    <w:unhideWhenUsed/>
    <w:rsid w:val="009B7019"/>
    <w:pPr>
      <w:spacing w:after="100"/>
      <w:ind w:left="1760"/>
    </w:pPr>
  </w:style>
  <w:style w:type="character" w:customStyle="1" w:styleId="estilo3">
    <w:name w:val="estilo3"/>
    <w:basedOn w:val="Tipodeletrapredefinidodopargrafo"/>
    <w:rsid w:val="00A04B54"/>
  </w:style>
  <w:style w:type="table" w:customStyle="1" w:styleId="SombreadoMdio2-Cor11">
    <w:name w:val="Sombreado Médio 2 - Cor 11"/>
    <w:basedOn w:val="Tabelanormal"/>
    <w:uiPriority w:val="64"/>
    <w:rsid w:val="00AF408F"/>
    <w:tblPr>
      <w:tblStyleRowBandSize w:val="1"/>
      <w:tblStyleColBandSize w:val="1"/>
      <w:tblInd w:w="0" w:type="dxa"/>
      <w:tblBorders>
        <w:top w:val="single" w:sz="18" w:space="0" w:color="auto"/>
        <w:bottom w:val="single" w:sz="1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/>
      </w:tcPr>
    </w:tblStylePr>
    <w:tblStylePr w:type="firstCol">
      <w:rPr>
        <w:b/>
        <w:bCs/>
        <w:color w:val="FFFFFF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color w:val="FFFFFF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/>
      </w:tcPr>
    </w:tblStylePr>
    <w:tblStylePr w:type="band1Horz">
      <w:tblPr/>
      <w:tcPr>
        <w:shd w:val="clear" w:color="auto" w:fill="D8D8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GrelhaMdia3-Cor1">
    <w:name w:val="Medium Grid 3 Accent 1"/>
    <w:basedOn w:val="Tabelanormal"/>
    <w:uiPriority w:val="69"/>
    <w:rsid w:val="00BA6246"/>
    <w:tblPr>
      <w:tblStyleRowBandSize w:val="1"/>
      <w:tblStyleColBandSize w:val="1"/>
      <w:tblInd w:w="0" w:type="dxa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7BFDE"/>
      </w:tcPr>
    </w:tblStylePr>
  </w:style>
  <w:style w:type="paragraph" w:styleId="NormalWeb">
    <w:name w:val="Normal (Web)"/>
    <w:basedOn w:val="Normal"/>
    <w:uiPriority w:val="99"/>
    <w:semiHidden/>
    <w:unhideWhenUsed/>
    <w:rsid w:val="006402B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frtnpxblubld">
    <w:name w:val="frtnpxblubld"/>
    <w:basedOn w:val="Tipodeletrapredefinidodopargrafo"/>
    <w:rsid w:val="006402B8"/>
  </w:style>
  <w:style w:type="paragraph" w:customStyle="1" w:styleId="twlvpxblk">
    <w:name w:val="twlvpxblk"/>
    <w:basedOn w:val="Normal"/>
    <w:rsid w:val="006402B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Forte">
    <w:name w:val="Strong"/>
    <w:uiPriority w:val="22"/>
    <w:qFormat/>
    <w:rsid w:val="006402B8"/>
    <w:rPr>
      <w:b/>
      <w:bCs/>
    </w:rPr>
  </w:style>
  <w:style w:type="character" w:customStyle="1" w:styleId="tit">
    <w:name w:val="tit"/>
    <w:basedOn w:val="Tipodeletrapredefinidodopargrafo"/>
    <w:rsid w:val="009272C3"/>
  </w:style>
  <w:style w:type="paragraph" w:styleId="Legenda">
    <w:name w:val="caption"/>
    <w:basedOn w:val="Normal"/>
    <w:next w:val="Normal"/>
    <w:uiPriority w:val="35"/>
    <w:unhideWhenUsed/>
    <w:qFormat/>
    <w:rsid w:val="00D46065"/>
    <w:pPr>
      <w:spacing w:line="240" w:lineRule="auto"/>
    </w:pPr>
    <w:rPr>
      <w:b/>
      <w:bCs/>
      <w:color w:val="4F81BD"/>
      <w:sz w:val="18"/>
      <w:szCs w:val="18"/>
    </w:rPr>
  </w:style>
  <w:style w:type="paragraph" w:styleId="ndicedeilustraes">
    <w:name w:val="table of figures"/>
    <w:basedOn w:val="Normal"/>
    <w:next w:val="Normal"/>
    <w:uiPriority w:val="99"/>
    <w:unhideWhenUsed/>
    <w:rsid w:val="004C1B7D"/>
    <w:pPr>
      <w:spacing w:after="0"/>
    </w:pPr>
  </w:style>
  <w:style w:type="paragraph" w:customStyle="1" w:styleId="TtuloPrincipal">
    <w:name w:val="Título Principal"/>
    <w:basedOn w:val="Normal"/>
    <w:link w:val="TtuloPrincipalCarcter"/>
    <w:qFormat/>
    <w:rsid w:val="000B6920"/>
    <w:rPr>
      <w:b/>
      <w:sz w:val="32"/>
    </w:rPr>
  </w:style>
  <w:style w:type="paragraph" w:customStyle="1" w:styleId="Sub-ttulo">
    <w:name w:val="Sub-título"/>
    <w:basedOn w:val="Normal"/>
    <w:link w:val="Sub-ttuloCarcter"/>
    <w:qFormat/>
    <w:rsid w:val="00BF7961"/>
    <w:rPr>
      <w:b/>
      <w:i/>
      <w:sz w:val="28"/>
      <w:u w:val="single"/>
    </w:rPr>
  </w:style>
  <w:style w:type="character" w:customStyle="1" w:styleId="TtuloPrincipalCarcter">
    <w:name w:val="Título Principal Carácter"/>
    <w:link w:val="TtuloPrincipal"/>
    <w:rsid w:val="000B6920"/>
    <w:rPr>
      <w:rFonts w:ascii="Trebuchet MS" w:hAnsi="Trebuchet MS"/>
      <w:b/>
      <w:sz w:val="32"/>
    </w:rPr>
  </w:style>
  <w:style w:type="character" w:customStyle="1" w:styleId="Sub-ttuloCarcter">
    <w:name w:val="Sub-título Carácter"/>
    <w:link w:val="Sub-ttulo"/>
    <w:rsid w:val="00BF7961"/>
    <w:rPr>
      <w:rFonts w:ascii="Trebuchet MS" w:hAnsi="Trebuchet MS"/>
      <w:b/>
      <w:i/>
      <w:sz w:val="28"/>
      <w:u w:val="single"/>
      <w:lang w:eastAsia="en-US"/>
    </w:rPr>
  </w:style>
  <w:style w:type="paragraph" w:styleId="Subttulo">
    <w:name w:val="Subtitle"/>
    <w:basedOn w:val="Normal"/>
    <w:next w:val="Normal"/>
    <w:link w:val="SubttuloCarcter"/>
    <w:qFormat/>
    <w:rsid w:val="00BF7961"/>
    <w:pPr>
      <w:spacing w:after="60" w:line="240" w:lineRule="auto"/>
      <w:outlineLvl w:val="1"/>
    </w:pPr>
    <w:rPr>
      <w:rFonts w:cs="Arial"/>
      <w:b/>
      <w:lang w:eastAsia="pt-PT"/>
    </w:rPr>
  </w:style>
  <w:style w:type="character" w:customStyle="1" w:styleId="SubttuloCarcter">
    <w:name w:val="Subtítulo Carácter"/>
    <w:link w:val="Subttulo"/>
    <w:rsid w:val="00BF7961"/>
    <w:rPr>
      <w:rFonts w:ascii="Trebuchet MS" w:hAnsi="Trebuchet MS" w:cs="Arial"/>
      <w:b/>
    </w:rPr>
  </w:style>
  <w:style w:type="paragraph" w:styleId="Ttulo">
    <w:name w:val="Title"/>
    <w:basedOn w:val="Normal"/>
    <w:next w:val="Normal"/>
    <w:link w:val="TtuloCarcter"/>
    <w:qFormat/>
    <w:rsid w:val="00BF7961"/>
    <w:pPr>
      <w:spacing w:before="240" w:after="60" w:line="240" w:lineRule="auto"/>
      <w:outlineLvl w:val="0"/>
    </w:pPr>
    <w:rPr>
      <w:b/>
      <w:bCs/>
      <w:kern w:val="28"/>
      <w:sz w:val="32"/>
      <w:lang w:eastAsia="pt-PT"/>
    </w:rPr>
  </w:style>
  <w:style w:type="character" w:customStyle="1" w:styleId="TtuloCarcter">
    <w:name w:val="Título Carácter"/>
    <w:link w:val="Ttulo"/>
    <w:rsid w:val="00BF7961"/>
    <w:rPr>
      <w:rFonts w:ascii="Trebuchet MS" w:hAnsi="Trebuchet MS"/>
      <w:b/>
      <w:bCs/>
      <w:kern w:val="28"/>
      <w:sz w:val="32"/>
    </w:rPr>
  </w:style>
  <w:style w:type="paragraph" w:styleId="Textodenotaderodap">
    <w:name w:val="footnote text"/>
    <w:basedOn w:val="Normal"/>
    <w:link w:val="TextodenotaderodapCarcter"/>
    <w:uiPriority w:val="99"/>
    <w:semiHidden/>
    <w:unhideWhenUsed/>
    <w:rsid w:val="003F16A0"/>
    <w:pPr>
      <w:spacing w:after="0" w:line="240" w:lineRule="auto"/>
    </w:pPr>
  </w:style>
  <w:style w:type="character" w:customStyle="1" w:styleId="TextodenotaderodapCarcter">
    <w:name w:val="Texto de nota de rodapé Carácter"/>
    <w:link w:val="Textodenotaderodap"/>
    <w:uiPriority w:val="99"/>
    <w:semiHidden/>
    <w:rsid w:val="003F16A0"/>
    <w:rPr>
      <w:sz w:val="20"/>
      <w:szCs w:val="20"/>
    </w:rPr>
  </w:style>
  <w:style w:type="character" w:styleId="Refdenotaderodap">
    <w:name w:val="footnote reference"/>
    <w:semiHidden/>
    <w:rsid w:val="003F16A0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6119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1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599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23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24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7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0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74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81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761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header" Target="header2.xml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header" Target="header1.xml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5.jpeg"/><Relationship Id="rId1" Type="http://schemas.openxmlformats.org/officeDocument/2006/relationships/image" Target="media/image1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W:\WORK\Documentos\PDA\BackOffice\ModuloComputacaoMovel_Plugin_MobileManager.dot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SO690Nmerical.XSL" StyleName="ISO 690 - Numerical Reference"/>
</file>

<file path=customXml/itemProps1.xml><?xml version="1.0" encoding="utf-8"?>
<ds:datastoreItem xmlns:ds="http://schemas.openxmlformats.org/officeDocument/2006/customXml" ds:itemID="{5A44855D-85FC-4824-9CB7-A5BF0D4244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ModuloComputacaoMovel_Plugin_MobileManager.dot</Template>
  <TotalTime>400</TotalTime>
  <Pages>1</Pages>
  <Words>690</Words>
  <Characters>3727</Characters>
  <Application>Microsoft Office Word</Application>
  <DocSecurity>0</DocSecurity>
  <Lines>31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Dossiers</vt:lpstr>
    </vt:vector>
  </TitlesOfParts>
  <Company>HP</Company>
  <LinksUpToDate>false</LinksUpToDate>
  <CharactersWithSpaces>4409</CharactersWithSpaces>
  <SharedDoc>false</SharedDoc>
  <HLinks>
    <vt:vector size="30" baseType="variant">
      <vt:variant>
        <vt:i4>1114170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_Toc328402122</vt:lpwstr>
      </vt:variant>
      <vt:variant>
        <vt:i4>1114170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_Toc328402121</vt:lpwstr>
      </vt:variant>
      <vt:variant>
        <vt:i4>1114170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_Toc328402120</vt:lpwstr>
      </vt:variant>
      <vt:variant>
        <vt:i4>1179706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_Toc328402119</vt:lpwstr>
      </vt:variant>
      <vt:variant>
        <vt:i4>1179706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_Toc328402118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Dossiers</dc:title>
  <dc:subject>Iniciação</dc:subject>
  <dc:creator>Celde Fernandes</dc:creator>
  <cp:lastModifiedBy>Celde Fernandes</cp:lastModifiedBy>
  <cp:revision>25</cp:revision>
  <cp:lastPrinted>2013-08-14T17:32:00Z</cp:lastPrinted>
  <dcterms:created xsi:type="dcterms:W3CDTF">2013-08-14T10:12:00Z</dcterms:created>
  <dcterms:modified xsi:type="dcterms:W3CDTF">2013-08-14T17:33:00Z</dcterms:modified>
</cp:coreProperties>
</file>